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13B" w:rsidRPr="006825B2" w:rsidRDefault="0008613B" w:rsidP="00A17156">
      <w:pPr>
        <w:pStyle w:val="Heading1"/>
        <w:spacing w:line="240" w:lineRule="auto"/>
        <w:ind w:left="5398"/>
        <w:jc w:val="right"/>
        <w:rPr>
          <w:b w:val="0"/>
          <w:sz w:val="24"/>
          <w:szCs w:val="24"/>
        </w:rPr>
      </w:pPr>
      <w:r w:rsidRPr="006825B2">
        <w:rPr>
          <w:b w:val="0"/>
          <w:sz w:val="24"/>
          <w:szCs w:val="24"/>
        </w:rPr>
        <w:t xml:space="preserve">Приложение 2 к постановлению </w:t>
      </w:r>
    </w:p>
    <w:p w:rsidR="0008613B" w:rsidRPr="006825B2" w:rsidRDefault="0008613B" w:rsidP="007D6073">
      <w:pPr>
        <w:pStyle w:val="Heading1"/>
        <w:spacing w:line="240" w:lineRule="auto"/>
        <w:jc w:val="right"/>
        <w:rPr>
          <w:b w:val="0"/>
          <w:sz w:val="24"/>
          <w:szCs w:val="24"/>
        </w:rPr>
      </w:pPr>
      <w:r w:rsidRPr="006825B2">
        <w:rPr>
          <w:b w:val="0"/>
          <w:sz w:val="24"/>
          <w:szCs w:val="24"/>
        </w:rPr>
        <w:t>Администрации города Ржева Тверской области</w:t>
      </w:r>
    </w:p>
    <w:p w:rsidR="0008613B" w:rsidRPr="006825B2" w:rsidRDefault="0008613B" w:rsidP="00A17156">
      <w:pPr>
        <w:pStyle w:val="Heading1"/>
        <w:spacing w:line="240" w:lineRule="auto"/>
        <w:ind w:left="5398"/>
        <w:jc w:val="right"/>
        <w:rPr>
          <w:b w:val="0"/>
          <w:sz w:val="24"/>
          <w:szCs w:val="24"/>
        </w:rPr>
      </w:pPr>
      <w:r>
        <w:rPr>
          <w:b w:val="0"/>
          <w:sz w:val="24"/>
          <w:szCs w:val="24"/>
        </w:rPr>
        <w:t>от 15.12.2021 № 955</w:t>
      </w:r>
    </w:p>
    <w:p w:rsidR="0008613B" w:rsidRPr="00FE6014" w:rsidRDefault="0008613B" w:rsidP="00A17156">
      <w:pPr>
        <w:ind w:left="5398"/>
        <w:jc w:val="right"/>
        <w:rPr>
          <w:sz w:val="18"/>
          <w:szCs w:val="18"/>
        </w:rPr>
      </w:pPr>
    </w:p>
    <w:p w:rsidR="0008613B" w:rsidRDefault="0008613B" w:rsidP="00A17156">
      <w:pPr>
        <w:ind w:left="5398"/>
        <w:jc w:val="right"/>
        <w:rPr>
          <w:sz w:val="22"/>
          <w:szCs w:val="22"/>
        </w:rPr>
      </w:pPr>
    </w:p>
    <w:p w:rsidR="0008613B" w:rsidRPr="00207ECD" w:rsidRDefault="0008613B" w:rsidP="00A17156">
      <w:pPr>
        <w:ind w:left="5398"/>
        <w:jc w:val="right"/>
        <w:rPr>
          <w:sz w:val="22"/>
          <w:szCs w:val="22"/>
        </w:rPr>
      </w:pPr>
    </w:p>
    <w:p w:rsidR="0008613B" w:rsidRDefault="0008613B" w:rsidP="006825B2">
      <w:pPr>
        <w:pStyle w:val="Heading4"/>
        <w:ind w:left="0" w:firstLine="0"/>
        <w:rPr>
          <w:sz w:val="24"/>
          <w:szCs w:val="24"/>
        </w:rPr>
      </w:pPr>
      <w:r w:rsidRPr="006825B2">
        <w:rPr>
          <w:color w:val="auto"/>
          <w:sz w:val="24"/>
          <w:szCs w:val="24"/>
        </w:rPr>
        <w:t xml:space="preserve">Перечень главных администраторов доходов бюджета города Ржева Тверской области </w:t>
      </w:r>
      <w:r w:rsidRPr="006825B2">
        <w:rPr>
          <w:sz w:val="24"/>
          <w:szCs w:val="24"/>
        </w:rPr>
        <w:t xml:space="preserve">– органов местного самоуправления и (или) находящихся в их ведении </w:t>
      </w:r>
    </w:p>
    <w:p w:rsidR="0008613B" w:rsidRPr="006825B2" w:rsidRDefault="0008613B" w:rsidP="006825B2">
      <w:pPr>
        <w:pStyle w:val="Heading4"/>
        <w:ind w:left="0" w:firstLine="0"/>
        <w:rPr>
          <w:color w:val="auto"/>
          <w:sz w:val="24"/>
          <w:szCs w:val="24"/>
        </w:rPr>
      </w:pPr>
      <w:r w:rsidRPr="006825B2">
        <w:rPr>
          <w:sz w:val="24"/>
          <w:szCs w:val="24"/>
        </w:rPr>
        <w:t>казенных учреждений</w:t>
      </w:r>
    </w:p>
    <w:p w:rsidR="0008613B" w:rsidRPr="00207ECD" w:rsidRDefault="0008613B" w:rsidP="00A17156">
      <w:pPr>
        <w:ind w:left="720"/>
        <w:jc w:val="center"/>
        <w:rPr>
          <w:snapToGrid w:val="0"/>
          <w:sz w:val="22"/>
          <w:szCs w:val="22"/>
        </w:rPr>
      </w:pP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A0"/>
      </w:tblPr>
      <w:tblGrid>
        <w:gridCol w:w="1552"/>
        <w:gridCol w:w="2560"/>
        <w:gridCol w:w="5555"/>
      </w:tblGrid>
      <w:tr w:rsidR="0008613B" w:rsidRPr="006825B2" w:rsidTr="00DC5463">
        <w:trPr>
          <w:trHeight w:val="249"/>
          <w:tblHeader/>
        </w:trPr>
        <w:tc>
          <w:tcPr>
            <w:tcW w:w="2127" w:type="pct"/>
            <w:gridSpan w:val="2"/>
            <w:tcBorders>
              <w:right w:val="single" w:sz="4" w:space="0" w:color="auto"/>
            </w:tcBorders>
            <w:noWrap/>
            <w:tcMar>
              <w:left w:w="57" w:type="dxa"/>
              <w:right w:w="57" w:type="dxa"/>
            </w:tcMar>
            <w:vAlign w:val="center"/>
          </w:tcPr>
          <w:p w:rsidR="0008613B" w:rsidRPr="006825B2" w:rsidRDefault="0008613B" w:rsidP="00AE7CB6">
            <w:pPr>
              <w:pStyle w:val="Heading2"/>
              <w:rPr>
                <w:rFonts w:ascii="Times New Roman" w:hAnsi="Times New Roman"/>
                <w:snapToGrid w:val="0"/>
                <w:szCs w:val="22"/>
              </w:rPr>
            </w:pPr>
            <w:r w:rsidRPr="006825B2">
              <w:rPr>
                <w:rFonts w:ascii="Times New Roman" w:hAnsi="Times New Roman"/>
                <w:snapToGrid w:val="0"/>
                <w:szCs w:val="22"/>
              </w:rPr>
              <w:t>Код бюджетной классификации</w:t>
            </w:r>
          </w:p>
          <w:p w:rsidR="0008613B" w:rsidRPr="006825B2" w:rsidRDefault="0008613B" w:rsidP="00AE7CB6">
            <w:pPr>
              <w:pStyle w:val="Heading2"/>
              <w:rPr>
                <w:rFonts w:ascii="Times New Roman" w:hAnsi="Times New Roman"/>
                <w:spacing w:val="20"/>
                <w:szCs w:val="22"/>
              </w:rPr>
            </w:pPr>
            <w:r w:rsidRPr="006825B2">
              <w:rPr>
                <w:rFonts w:ascii="Times New Roman" w:hAnsi="Times New Roman"/>
                <w:snapToGrid w:val="0"/>
                <w:szCs w:val="22"/>
              </w:rPr>
              <w:t>Российской Федерации</w:t>
            </w:r>
          </w:p>
        </w:tc>
        <w:tc>
          <w:tcPr>
            <w:tcW w:w="2873" w:type="pct"/>
            <w:vMerge w:val="restart"/>
            <w:tcBorders>
              <w:left w:val="single" w:sz="4" w:space="0" w:color="auto"/>
            </w:tcBorders>
            <w:tcMar>
              <w:left w:w="57" w:type="dxa"/>
              <w:right w:w="57" w:type="dxa"/>
            </w:tcMar>
            <w:vAlign w:val="center"/>
          </w:tcPr>
          <w:p w:rsidR="0008613B" w:rsidRPr="006825B2" w:rsidRDefault="0008613B" w:rsidP="005A592A">
            <w:pPr>
              <w:pStyle w:val="Heading6"/>
              <w:jc w:val="center"/>
              <w:rPr>
                <w:color w:val="auto"/>
                <w:sz w:val="22"/>
                <w:szCs w:val="22"/>
              </w:rPr>
            </w:pPr>
            <w:r w:rsidRPr="006825B2">
              <w:rPr>
                <w:color w:val="auto"/>
                <w:sz w:val="22"/>
                <w:szCs w:val="22"/>
              </w:rPr>
              <w:t>Наименование главного администратора</w:t>
            </w:r>
          </w:p>
          <w:p w:rsidR="0008613B" w:rsidRPr="006825B2" w:rsidRDefault="0008613B" w:rsidP="005A592A">
            <w:pPr>
              <w:pStyle w:val="Heading6"/>
              <w:jc w:val="center"/>
              <w:rPr>
                <w:color w:val="auto"/>
                <w:sz w:val="22"/>
                <w:szCs w:val="22"/>
              </w:rPr>
            </w:pPr>
            <w:r w:rsidRPr="006825B2">
              <w:rPr>
                <w:color w:val="auto"/>
                <w:sz w:val="22"/>
                <w:szCs w:val="22"/>
              </w:rPr>
              <w:t>доходов бюджета и</w:t>
            </w:r>
          </w:p>
          <w:p w:rsidR="0008613B" w:rsidRPr="006825B2" w:rsidRDefault="0008613B" w:rsidP="005A592A">
            <w:pPr>
              <w:pStyle w:val="Heading6"/>
              <w:jc w:val="center"/>
              <w:rPr>
                <w:color w:val="auto"/>
                <w:sz w:val="22"/>
                <w:szCs w:val="22"/>
              </w:rPr>
            </w:pPr>
            <w:r w:rsidRPr="006825B2">
              <w:rPr>
                <w:color w:val="auto"/>
                <w:sz w:val="22"/>
                <w:szCs w:val="22"/>
              </w:rPr>
              <w:t>кода вида (подвида) доходов бюджета</w:t>
            </w:r>
          </w:p>
        </w:tc>
      </w:tr>
      <w:tr w:rsidR="0008613B" w:rsidRPr="006825B2" w:rsidTr="00DC5463">
        <w:trPr>
          <w:trHeight w:val="491"/>
          <w:tblHeader/>
        </w:trPr>
        <w:tc>
          <w:tcPr>
            <w:tcW w:w="803" w:type="pct"/>
            <w:tcBorders>
              <w:right w:val="single" w:sz="4" w:space="0" w:color="auto"/>
            </w:tcBorders>
            <w:noWrap/>
            <w:tcMar>
              <w:left w:w="57" w:type="dxa"/>
              <w:right w:w="57" w:type="dxa"/>
            </w:tcMar>
            <w:vAlign w:val="center"/>
          </w:tcPr>
          <w:p w:rsidR="0008613B" w:rsidRPr="006825B2" w:rsidRDefault="0008613B" w:rsidP="00AE7CB6">
            <w:pPr>
              <w:jc w:val="center"/>
              <w:rPr>
                <w:b/>
                <w:snapToGrid w:val="0"/>
                <w:sz w:val="22"/>
                <w:szCs w:val="22"/>
              </w:rPr>
            </w:pPr>
            <w:r w:rsidRPr="006825B2">
              <w:rPr>
                <w:b/>
                <w:snapToGrid w:val="0"/>
                <w:sz w:val="22"/>
                <w:szCs w:val="22"/>
              </w:rPr>
              <w:t>Код главного администра</w:t>
            </w:r>
            <w:r>
              <w:rPr>
                <w:b/>
                <w:snapToGrid w:val="0"/>
                <w:sz w:val="22"/>
                <w:szCs w:val="22"/>
              </w:rPr>
              <w:t>-</w:t>
            </w:r>
            <w:r w:rsidRPr="006825B2">
              <w:rPr>
                <w:b/>
                <w:snapToGrid w:val="0"/>
                <w:sz w:val="22"/>
                <w:szCs w:val="22"/>
              </w:rPr>
              <w:t>тора доходов</w:t>
            </w:r>
          </w:p>
        </w:tc>
        <w:tc>
          <w:tcPr>
            <w:tcW w:w="1324" w:type="pct"/>
            <w:tcBorders>
              <w:left w:val="single" w:sz="4" w:space="0" w:color="auto"/>
              <w:right w:val="single" w:sz="4" w:space="0" w:color="auto"/>
            </w:tcBorders>
            <w:noWrap/>
            <w:tcMar>
              <w:left w:w="57" w:type="dxa"/>
              <w:right w:w="57" w:type="dxa"/>
            </w:tcMar>
            <w:vAlign w:val="center"/>
          </w:tcPr>
          <w:p w:rsidR="0008613B" w:rsidRPr="006825B2" w:rsidRDefault="0008613B" w:rsidP="0050262C">
            <w:pPr>
              <w:pStyle w:val="Heading2"/>
              <w:rPr>
                <w:rFonts w:ascii="Times New Roman" w:hAnsi="Times New Roman"/>
                <w:szCs w:val="22"/>
              </w:rPr>
            </w:pPr>
            <w:r w:rsidRPr="006825B2">
              <w:rPr>
                <w:rFonts w:ascii="Times New Roman" w:hAnsi="Times New Roman"/>
                <w:szCs w:val="22"/>
              </w:rPr>
              <w:t>Код вида (подвида) доходов бюджета</w:t>
            </w:r>
          </w:p>
        </w:tc>
        <w:tc>
          <w:tcPr>
            <w:tcW w:w="2873" w:type="pct"/>
            <w:vMerge/>
            <w:tcBorders>
              <w:left w:val="single" w:sz="4" w:space="0" w:color="auto"/>
            </w:tcBorders>
            <w:tcMar>
              <w:left w:w="57" w:type="dxa"/>
              <w:right w:w="57" w:type="dxa"/>
            </w:tcMar>
            <w:vAlign w:val="bottom"/>
          </w:tcPr>
          <w:p w:rsidR="0008613B" w:rsidRPr="006825B2" w:rsidRDefault="0008613B" w:rsidP="005A592A">
            <w:pPr>
              <w:pStyle w:val="Heading6"/>
              <w:jc w:val="center"/>
              <w:rPr>
                <w:b w:val="0"/>
                <w:color w:val="auto"/>
                <w:spacing w:val="20"/>
                <w:sz w:val="22"/>
                <w:szCs w:val="22"/>
              </w:rPr>
            </w:pPr>
          </w:p>
        </w:tc>
      </w:tr>
      <w:tr w:rsidR="0008613B" w:rsidRPr="006825B2" w:rsidTr="00DC5463">
        <w:trPr>
          <w:trHeight w:val="281"/>
          <w:tblHeader/>
        </w:trPr>
        <w:tc>
          <w:tcPr>
            <w:tcW w:w="803" w:type="pct"/>
            <w:tcBorders>
              <w:right w:val="single" w:sz="4" w:space="0" w:color="auto"/>
            </w:tcBorders>
            <w:noWrap/>
            <w:tcMar>
              <w:left w:w="57" w:type="dxa"/>
              <w:right w:w="57" w:type="dxa"/>
            </w:tcMar>
            <w:vAlign w:val="center"/>
          </w:tcPr>
          <w:p w:rsidR="0008613B" w:rsidRPr="006825B2" w:rsidRDefault="0008613B" w:rsidP="00AE7CB6">
            <w:pPr>
              <w:jc w:val="center"/>
              <w:rPr>
                <w:b/>
                <w:snapToGrid w:val="0"/>
                <w:sz w:val="22"/>
                <w:szCs w:val="22"/>
              </w:rPr>
            </w:pPr>
            <w:r w:rsidRPr="006825B2">
              <w:rPr>
                <w:b/>
                <w:snapToGrid w:val="0"/>
                <w:sz w:val="22"/>
                <w:szCs w:val="22"/>
              </w:rPr>
              <w:t>1</w:t>
            </w:r>
          </w:p>
        </w:tc>
        <w:tc>
          <w:tcPr>
            <w:tcW w:w="1324" w:type="pct"/>
            <w:tcBorders>
              <w:left w:val="single" w:sz="4" w:space="0" w:color="auto"/>
              <w:right w:val="single" w:sz="4" w:space="0" w:color="auto"/>
            </w:tcBorders>
            <w:noWrap/>
            <w:tcMar>
              <w:left w:w="57" w:type="dxa"/>
              <w:right w:w="57" w:type="dxa"/>
            </w:tcMar>
            <w:vAlign w:val="center"/>
          </w:tcPr>
          <w:p w:rsidR="0008613B" w:rsidRPr="006825B2" w:rsidRDefault="0008613B" w:rsidP="00AE7CB6">
            <w:pPr>
              <w:pStyle w:val="Heading2"/>
              <w:rPr>
                <w:rFonts w:ascii="Times New Roman" w:hAnsi="Times New Roman"/>
                <w:szCs w:val="22"/>
              </w:rPr>
            </w:pPr>
            <w:r w:rsidRPr="006825B2">
              <w:rPr>
                <w:rFonts w:ascii="Times New Roman" w:hAnsi="Times New Roman"/>
                <w:szCs w:val="22"/>
              </w:rPr>
              <w:t>2</w:t>
            </w:r>
          </w:p>
        </w:tc>
        <w:tc>
          <w:tcPr>
            <w:tcW w:w="2873" w:type="pct"/>
            <w:tcBorders>
              <w:left w:val="single" w:sz="4" w:space="0" w:color="auto"/>
            </w:tcBorders>
            <w:tcMar>
              <w:left w:w="57" w:type="dxa"/>
              <w:right w:w="57" w:type="dxa"/>
            </w:tcMar>
            <w:vAlign w:val="center"/>
          </w:tcPr>
          <w:p w:rsidR="0008613B" w:rsidRPr="006825B2" w:rsidRDefault="0008613B" w:rsidP="005A592A">
            <w:pPr>
              <w:pStyle w:val="Heading6"/>
              <w:jc w:val="center"/>
              <w:rPr>
                <w:color w:val="auto"/>
                <w:spacing w:val="20"/>
                <w:sz w:val="22"/>
                <w:szCs w:val="22"/>
              </w:rPr>
            </w:pPr>
            <w:r w:rsidRPr="006825B2">
              <w:rPr>
                <w:color w:val="auto"/>
                <w:spacing w:val="20"/>
                <w:sz w:val="22"/>
                <w:szCs w:val="22"/>
              </w:rPr>
              <w:t>3</w:t>
            </w:r>
          </w:p>
        </w:tc>
      </w:tr>
      <w:tr w:rsidR="0008613B" w:rsidRPr="006825B2" w:rsidTr="00DC5463">
        <w:trPr>
          <w:trHeight w:val="330"/>
        </w:trPr>
        <w:tc>
          <w:tcPr>
            <w:tcW w:w="803" w:type="pct"/>
            <w:noWrap/>
            <w:tcMar>
              <w:left w:w="57" w:type="dxa"/>
              <w:right w:w="57" w:type="dxa"/>
            </w:tcMar>
            <w:vAlign w:val="bottom"/>
          </w:tcPr>
          <w:p w:rsidR="0008613B" w:rsidRPr="006825B2" w:rsidRDefault="0008613B" w:rsidP="00AE7CB6">
            <w:pPr>
              <w:jc w:val="center"/>
              <w:rPr>
                <w:b/>
                <w:snapToGrid w:val="0"/>
                <w:sz w:val="22"/>
                <w:szCs w:val="22"/>
              </w:rPr>
            </w:pPr>
            <w:r w:rsidRPr="006825B2">
              <w:rPr>
                <w:b/>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b/>
                <w:snapToGrid w:val="0"/>
                <w:sz w:val="22"/>
                <w:szCs w:val="22"/>
              </w:rPr>
            </w:pPr>
          </w:p>
        </w:tc>
        <w:tc>
          <w:tcPr>
            <w:tcW w:w="2873" w:type="pct"/>
            <w:tcMar>
              <w:left w:w="57" w:type="dxa"/>
              <w:right w:w="57" w:type="dxa"/>
            </w:tcMar>
            <w:vAlign w:val="bottom"/>
          </w:tcPr>
          <w:p w:rsidR="0008613B" w:rsidRPr="006825B2" w:rsidRDefault="0008613B" w:rsidP="005A592A">
            <w:pPr>
              <w:pStyle w:val="Heading7"/>
              <w:jc w:val="left"/>
              <w:rPr>
                <w:color w:val="auto"/>
                <w:sz w:val="22"/>
                <w:szCs w:val="22"/>
              </w:rPr>
            </w:pPr>
            <w:r w:rsidRPr="006825B2">
              <w:rPr>
                <w:color w:val="auto"/>
                <w:sz w:val="22"/>
                <w:szCs w:val="22"/>
              </w:rPr>
              <w:t>Администрация города Ржева</w:t>
            </w:r>
          </w:p>
        </w:tc>
      </w:tr>
      <w:tr w:rsidR="0008613B" w:rsidRPr="006825B2" w:rsidTr="00DC5463">
        <w:trPr>
          <w:trHeight w:val="29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1 08 07150 01 0000 110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napToGrid w:val="0"/>
                <w:sz w:val="22"/>
                <w:szCs w:val="22"/>
              </w:rPr>
              <w:t>Государственная пошлина за выдачу разрешения на установку рекламной конструкции</w:t>
            </w:r>
          </w:p>
        </w:tc>
      </w:tr>
      <w:tr w:rsidR="0008613B" w:rsidRPr="006825B2" w:rsidTr="00DC5463">
        <w:trPr>
          <w:trHeight w:val="29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1 08 07173 01 0000 110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napToGrid w:val="0"/>
                <w:sz w:val="22"/>
                <w:szCs w:val="22"/>
              </w:rPr>
              <w:t xml:space="preserve">Государственная пошлина за выдачу органом </w:t>
            </w:r>
            <w:r w:rsidRPr="006825B2">
              <w:rPr>
                <w:sz w:val="22"/>
                <w:szCs w:val="22"/>
              </w:rPr>
              <w:t>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1 11 05034 04 0000 120</w:t>
            </w:r>
          </w:p>
        </w:tc>
        <w:tc>
          <w:tcPr>
            <w:tcW w:w="2873" w:type="pct"/>
            <w:tcMar>
              <w:left w:w="57" w:type="dxa"/>
              <w:right w:w="57" w:type="dxa"/>
            </w:tcMar>
            <w:vAlign w:val="bottom"/>
          </w:tcPr>
          <w:p w:rsidR="0008613B" w:rsidRPr="006825B2" w:rsidRDefault="0008613B" w:rsidP="005A592A">
            <w:pPr>
              <w:rPr>
                <w:sz w:val="22"/>
                <w:szCs w:val="22"/>
              </w:rPr>
            </w:pPr>
            <w:r w:rsidRPr="006825B2">
              <w:rPr>
                <w:rFonts w:eastAsia="Arial Unicode MS"/>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r>
      <w:tr w:rsidR="0008613B" w:rsidRPr="006825B2" w:rsidTr="00DC5463">
        <w:trPr>
          <w:trHeight w:val="641"/>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1 11 05092 04 0000 120</w:t>
            </w:r>
          </w:p>
        </w:tc>
        <w:tc>
          <w:tcPr>
            <w:tcW w:w="2873" w:type="pct"/>
            <w:tcMar>
              <w:left w:w="57" w:type="dxa"/>
              <w:right w:w="57" w:type="dxa"/>
            </w:tcMar>
            <w:vAlign w:val="bottom"/>
          </w:tcPr>
          <w:p w:rsidR="0008613B" w:rsidRPr="006825B2" w:rsidRDefault="0008613B" w:rsidP="005A592A">
            <w:pPr>
              <w:rPr>
                <w:rFonts w:eastAsia="Arial Unicode MS"/>
                <w:sz w:val="22"/>
                <w:szCs w:val="22"/>
              </w:rPr>
            </w:pPr>
            <w:r w:rsidRPr="006825B2">
              <w:rPr>
                <w:sz w:val="22"/>
                <w:szCs w:val="22"/>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городских округов</w:t>
            </w:r>
          </w:p>
        </w:tc>
      </w:tr>
      <w:tr w:rsidR="0008613B" w:rsidRPr="006825B2" w:rsidTr="00DC5463">
        <w:trPr>
          <w:trHeight w:val="99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1 11 07014 04 0000 120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r>
      <w:tr w:rsidR="0008613B" w:rsidRPr="006825B2" w:rsidTr="00DC5463">
        <w:trPr>
          <w:trHeight w:val="29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1 11 09034 04 0000 120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napToGrid w:val="0"/>
                <w:sz w:val="22"/>
                <w:szCs w:val="22"/>
              </w:rPr>
              <w:t xml:space="preserve">Доходы от эксплуатации и использования имущества автомобильных дорог, находящихся в собственности </w:t>
            </w:r>
            <w:r w:rsidRPr="006825B2">
              <w:rPr>
                <w:sz w:val="22"/>
                <w:szCs w:val="22"/>
              </w:rPr>
              <w:t>городских округов</w:t>
            </w:r>
          </w:p>
        </w:tc>
      </w:tr>
      <w:tr w:rsidR="0008613B" w:rsidRPr="006825B2" w:rsidTr="00DC5463">
        <w:trPr>
          <w:trHeight w:val="1066"/>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1 11 09044 04 0000 120</w:t>
            </w:r>
          </w:p>
        </w:tc>
        <w:tc>
          <w:tcPr>
            <w:tcW w:w="2873" w:type="pct"/>
            <w:tcMar>
              <w:left w:w="57" w:type="dxa"/>
              <w:right w:w="57" w:type="dxa"/>
            </w:tcMar>
            <w:vAlign w:val="bottom"/>
          </w:tcPr>
          <w:p w:rsidR="0008613B" w:rsidRPr="006825B2" w:rsidRDefault="0008613B" w:rsidP="005A592A">
            <w:pPr>
              <w:rPr>
                <w:sz w:val="22"/>
                <w:szCs w:val="22"/>
              </w:rPr>
            </w:pPr>
            <w:r w:rsidRPr="006825B2">
              <w:rPr>
                <w:snapToGrid w:val="0"/>
                <w:sz w:val="22"/>
                <w:szCs w:val="22"/>
              </w:rPr>
              <w:t xml:space="preserve">Прочие поступления от использования имущества, находящегося в собственности городских округов (за </w:t>
            </w:r>
            <w:r w:rsidRPr="006825B2">
              <w:rPr>
                <w:sz w:val="22"/>
                <w:szCs w:val="22"/>
              </w:rPr>
              <w:t>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08613B" w:rsidRPr="006825B2" w:rsidTr="00DC5463">
        <w:trPr>
          <w:trHeight w:val="1066"/>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1 11 09080 04 0000 120</w:t>
            </w:r>
          </w:p>
        </w:tc>
        <w:tc>
          <w:tcPr>
            <w:tcW w:w="2873" w:type="pct"/>
            <w:tcMar>
              <w:left w:w="57" w:type="dxa"/>
              <w:right w:w="57" w:type="dxa"/>
            </w:tcMar>
            <w:vAlign w:val="bottom"/>
          </w:tcPr>
          <w:p w:rsidR="0008613B" w:rsidRPr="006825B2" w:rsidRDefault="0008613B" w:rsidP="005A592A">
            <w:pPr>
              <w:rPr>
                <w:sz w:val="22"/>
                <w:szCs w:val="22"/>
                <w:lang w:eastAsia="en-US"/>
              </w:rPr>
            </w:pPr>
            <w:r w:rsidRPr="006825B2">
              <w:rPr>
                <w:sz w:val="22"/>
                <w:szCs w:val="22"/>
                <w:lang w:eastAsia="en-US"/>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r>
      <w:tr w:rsidR="0008613B" w:rsidRPr="006825B2" w:rsidTr="00DC5463">
        <w:trPr>
          <w:trHeight w:val="96"/>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autoSpaceDE w:val="0"/>
              <w:autoSpaceDN w:val="0"/>
              <w:adjustRightInd w:val="0"/>
              <w:jc w:val="center"/>
              <w:outlineLvl w:val="0"/>
              <w:rPr>
                <w:sz w:val="22"/>
                <w:szCs w:val="22"/>
              </w:rPr>
            </w:pPr>
            <w:r w:rsidRPr="006825B2">
              <w:rPr>
                <w:sz w:val="22"/>
                <w:szCs w:val="22"/>
              </w:rPr>
              <w:t>1 13 01074 04 0000 130</w:t>
            </w:r>
          </w:p>
        </w:tc>
        <w:tc>
          <w:tcPr>
            <w:tcW w:w="2873" w:type="pct"/>
            <w:tcMar>
              <w:left w:w="57" w:type="dxa"/>
              <w:right w:w="57" w:type="dxa"/>
            </w:tcMar>
            <w:vAlign w:val="bottom"/>
          </w:tcPr>
          <w:p w:rsidR="0008613B" w:rsidRPr="006825B2" w:rsidRDefault="0008613B" w:rsidP="005A592A">
            <w:pPr>
              <w:autoSpaceDE w:val="0"/>
              <w:autoSpaceDN w:val="0"/>
              <w:adjustRightInd w:val="0"/>
              <w:outlineLvl w:val="0"/>
              <w:rPr>
                <w:sz w:val="22"/>
                <w:szCs w:val="22"/>
              </w:rPr>
            </w:pPr>
            <w:r w:rsidRPr="006825B2">
              <w:rPr>
                <w:sz w:val="22"/>
                <w:szCs w:val="22"/>
              </w:rPr>
              <w:t>Доходы от оказания информационных услуг органами местного самоуправления городских округов, казенными учреждениями городских округов</w:t>
            </w:r>
          </w:p>
        </w:tc>
      </w:tr>
      <w:tr w:rsidR="0008613B" w:rsidRPr="006825B2" w:rsidTr="00DC5463">
        <w:trPr>
          <w:trHeight w:val="475"/>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autoSpaceDE w:val="0"/>
              <w:autoSpaceDN w:val="0"/>
              <w:adjustRightInd w:val="0"/>
              <w:jc w:val="center"/>
              <w:outlineLvl w:val="0"/>
              <w:rPr>
                <w:sz w:val="22"/>
                <w:szCs w:val="22"/>
              </w:rPr>
            </w:pPr>
            <w:r w:rsidRPr="006825B2">
              <w:rPr>
                <w:sz w:val="22"/>
                <w:szCs w:val="22"/>
              </w:rPr>
              <w:t>1 13 01530 04 0000 130</w:t>
            </w:r>
          </w:p>
        </w:tc>
        <w:tc>
          <w:tcPr>
            <w:tcW w:w="2873" w:type="pct"/>
            <w:tcMar>
              <w:left w:w="57" w:type="dxa"/>
              <w:right w:w="57" w:type="dxa"/>
            </w:tcMar>
            <w:vAlign w:val="bottom"/>
          </w:tcPr>
          <w:p w:rsidR="0008613B" w:rsidRPr="006825B2" w:rsidRDefault="0008613B" w:rsidP="005A592A">
            <w:pPr>
              <w:autoSpaceDE w:val="0"/>
              <w:autoSpaceDN w:val="0"/>
              <w:adjustRightInd w:val="0"/>
              <w:outlineLvl w:val="0"/>
              <w:rPr>
                <w:sz w:val="22"/>
                <w:szCs w:val="22"/>
              </w:rPr>
            </w:pPr>
            <w:r w:rsidRPr="006825B2">
              <w:rPr>
                <w:sz w:val="22"/>
                <w:szCs w:val="22"/>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r>
      <w:tr w:rsidR="0008613B" w:rsidRPr="006825B2" w:rsidTr="00DC5463">
        <w:trPr>
          <w:trHeight w:val="33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1 13 02064 04 0000 130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поступающие в порядке возмещения расходов, понесенных в связи с эксплуатацией имущества городских округов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(возврат дебиторской задолженности получателями средств бюджетов городских округов)   </w:t>
            </w:r>
          </w:p>
        </w:tc>
      </w:tr>
      <w:tr w:rsidR="0008613B" w:rsidRPr="006825B2" w:rsidTr="00DC5463">
        <w:trPr>
          <w:trHeight w:val="35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1 13 02994 04 0030 130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(прочие доходы от компенсации затрат бюджета)  </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1 16 02020 02 0000 140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1 16 07010 04 0000 140</w:t>
            </w:r>
          </w:p>
        </w:tc>
        <w:tc>
          <w:tcPr>
            <w:tcW w:w="2873" w:type="pct"/>
            <w:tcMar>
              <w:left w:w="57" w:type="dxa"/>
              <w:right w:w="57" w:type="dxa"/>
            </w:tcMar>
            <w:vAlign w:val="bottom"/>
          </w:tcPr>
          <w:p w:rsidR="0008613B" w:rsidRPr="006825B2" w:rsidRDefault="0008613B" w:rsidP="005A592A">
            <w:pPr>
              <w:rPr>
                <w:sz w:val="22"/>
                <w:szCs w:val="22"/>
              </w:rPr>
            </w:pPr>
            <w:r w:rsidRPr="006825B2">
              <w:rPr>
                <w:color w:val="000000"/>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08613B" w:rsidRPr="006825B2" w:rsidTr="00DC5463">
        <w:trPr>
          <w:trHeight w:val="14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1 16 07090 04 0000 140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08613B" w:rsidRPr="006825B2" w:rsidTr="00DC5463">
        <w:trPr>
          <w:trHeight w:val="69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1 16 10031 04 0000 140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r>
      <w:tr w:rsidR="0008613B" w:rsidRPr="006825B2" w:rsidTr="00DC5463">
        <w:trPr>
          <w:trHeight w:val="124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1 16 10032 04 0000 140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r>
      <w:tr w:rsidR="0008613B" w:rsidRPr="006825B2" w:rsidTr="00DC5463">
        <w:trPr>
          <w:trHeight w:val="205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1 16 10081 04 0000 140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1 16 10082 04 0000 140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1 16 10123 01 0001 140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(за исключением доходов, направляемых на формирование муниципального дорожного фонда)</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1 16 10123 01 0002 140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(доходы, направляемые на формирование муниципального дорожного фонда)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1 16 11064 01 0000 140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08613B" w:rsidRPr="006825B2" w:rsidTr="00DC5463">
        <w:trPr>
          <w:trHeight w:val="413"/>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1 17 01040 04 0000 180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Невыясненные поступления, зачисляемые в бюджеты городских округов</w:t>
            </w:r>
          </w:p>
        </w:tc>
      </w:tr>
      <w:tr w:rsidR="0008613B" w:rsidRPr="006825B2" w:rsidTr="00DC5463">
        <w:trPr>
          <w:trHeight w:val="229"/>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1 17 05040 04 0000 180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неналоговые доходы бюджетов городских округов</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left w:val="nil"/>
              <w:right w:val="single" w:sz="4" w:space="0" w:color="auto"/>
            </w:tcBorders>
            <w:noWrap/>
            <w:tcMar>
              <w:left w:w="57" w:type="dxa"/>
              <w:right w:w="57" w:type="dxa"/>
            </w:tcMar>
            <w:vAlign w:val="bottom"/>
          </w:tcPr>
          <w:p w:rsidR="0008613B" w:rsidRPr="006825B2" w:rsidRDefault="0008613B" w:rsidP="0023660E">
            <w:pPr>
              <w:jc w:val="center"/>
              <w:rPr>
                <w:sz w:val="22"/>
                <w:szCs w:val="22"/>
              </w:rPr>
            </w:pPr>
            <w:r w:rsidRPr="006825B2">
              <w:rPr>
                <w:sz w:val="22"/>
                <w:szCs w:val="22"/>
              </w:rPr>
              <w:t>1 17 15020 04 9000 150</w:t>
            </w:r>
          </w:p>
        </w:tc>
        <w:tc>
          <w:tcPr>
            <w:tcW w:w="2873" w:type="pct"/>
            <w:tcBorders>
              <w:left w:val="single" w:sz="4" w:space="0" w:color="auto"/>
            </w:tcBorders>
            <w:tcMar>
              <w:left w:w="57" w:type="dxa"/>
              <w:right w:w="57" w:type="dxa"/>
            </w:tcMar>
            <w:vAlign w:val="bottom"/>
          </w:tcPr>
          <w:p w:rsidR="0008613B" w:rsidRPr="006825B2" w:rsidRDefault="0008613B" w:rsidP="0023660E">
            <w:pPr>
              <w:rPr>
                <w:sz w:val="22"/>
                <w:szCs w:val="22"/>
              </w:rPr>
            </w:pPr>
            <w:r w:rsidRPr="006825B2">
              <w:rPr>
                <w:sz w:val="22"/>
                <w:szCs w:val="22"/>
              </w:rPr>
              <w:t>Инициативные платежи, зачисляемые в бюджеты городских округов (на реализацию программ по поддержке местных инициатив в Тверской области)</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color w:val="FF0000"/>
                <w:sz w:val="22"/>
                <w:szCs w:val="22"/>
              </w:rPr>
            </w:pPr>
            <w:r w:rsidRPr="006825B2">
              <w:rPr>
                <w:color w:val="FF0000"/>
                <w:sz w:val="22"/>
                <w:szCs w:val="22"/>
              </w:rPr>
              <w:t>601</w:t>
            </w:r>
          </w:p>
        </w:tc>
        <w:tc>
          <w:tcPr>
            <w:tcW w:w="1324" w:type="pct"/>
            <w:tcBorders>
              <w:left w:val="nil"/>
              <w:right w:val="single" w:sz="4" w:space="0" w:color="auto"/>
            </w:tcBorders>
            <w:noWrap/>
            <w:tcMar>
              <w:left w:w="57" w:type="dxa"/>
              <w:right w:w="57" w:type="dxa"/>
            </w:tcMar>
            <w:vAlign w:val="bottom"/>
          </w:tcPr>
          <w:p w:rsidR="0008613B" w:rsidRPr="006825B2" w:rsidRDefault="0008613B" w:rsidP="0023660E">
            <w:pPr>
              <w:jc w:val="center"/>
              <w:rPr>
                <w:color w:val="FF0000"/>
                <w:sz w:val="22"/>
                <w:szCs w:val="22"/>
              </w:rPr>
            </w:pPr>
            <w:r w:rsidRPr="006825B2">
              <w:rPr>
                <w:color w:val="FF0000"/>
                <w:sz w:val="22"/>
                <w:szCs w:val="22"/>
              </w:rPr>
              <w:t xml:space="preserve">1 17 16000 04 0000 180 </w:t>
            </w:r>
          </w:p>
        </w:tc>
        <w:tc>
          <w:tcPr>
            <w:tcW w:w="2873" w:type="pct"/>
            <w:tcBorders>
              <w:left w:val="single" w:sz="4" w:space="0" w:color="auto"/>
            </w:tcBorders>
            <w:tcMar>
              <w:left w:w="57" w:type="dxa"/>
              <w:right w:w="57" w:type="dxa"/>
            </w:tcMar>
            <w:vAlign w:val="bottom"/>
          </w:tcPr>
          <w:p w:rsidR="0008613B" w:rsidRPr="006825B2" w:rsidRDefault="0008613B" w:rsidP="0023660E">
            <w:pPr>
              <w:rPr>
                <w:color w:val="FF0000"/>
                <w:sz w:val="22"/>
                <w:szCs w:val="22"/>
              </w:rPr>
            </w:pPr>
            <w:r w:rsidRPr="006825B2">
              <w:rPr>
                <w:color w:val="FF0000"/>
                <w:sz w:val="22"/>
                <w:szCs w:val="22"/>
              </w:rPr>
              <w:t>Прочие неналоговые доходы бюджетов городских округов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округа</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2 01 04010 04 0700 150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(Администрации города Ржева)</w:t>
            </w:r>
          </w:p>
        </w:tc>
      </w:tr>
      <w:tr w:rsidR="0008613B" w:rsidRPr="006825B2" w:rsidTr="00DC5463">
        <w:trPr>
          <w:trHeight w:val="5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2 01 04020 04 0700 150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нерезидентами получателям средств бюджетов городских округов (Администрации города Ржева)</w:t>
            </w:r>
          </w:p>
        </w:tc>
      </w:tr>
      <w:tr w:rsidR="0008613B" w:rsidRPr="006825B2" w:rsidTr="00DC5463">
        <w:trPr>
          <w:trHeight w:val="42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2 02 19999 04 2132 150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дотации бюджетам городских округов (за достижение наилучших показателей демографии)</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2 02 20041 04 0000 150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08613B" w:rsidRPr="006825B2" w:rsidTr="00DC5463">
        <w:trPr>
          <w:trHeight w:val="491"/>
        </w:trPr>
        <w:tc>
          <w:tcPr>
            <w:tcW w:w="803" w:type="pct"/>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2 02 20077 04 2001 150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Субсидии бюджетам городских округов на софинансирование капитальных вложений в объекты муниципальной собственности (на развитие системы газоснабжения населенных пунктов Тверской области)</w:t>
            </w:r>
          </w:p>
        </w:tc>
      </w:tr>
      <w:tr w:rsidR="0008613B" w:rsidRPr="006825B2" w:rsidTr="00DC5463">
        <w:trPr>
          <w:trHeight w:val="269"/>
        </w:trPr>
        <w:tc>
          <w:tcPr>
            <w:tcW w:w="803" w:type="pct"/>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2 02 20077 04 2050 150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Субсидии бюджетам городских округов на софинансирование капитальных вложений в объекты муниципальной собственности (</w:t>
            </w:r>
            <w:r w:rsidRPr="006825B2">
              <w:rPr>
                <w:iCs/>
                <w:color w:val="000000"/>
                <w:sz w:val="22"/>
                <w:szCs w:val="22"/>
              </w:rPr>
              <w:t>на реализацию Закона Тверской области от 16.02.2009 №7-ЗО «О статусе города Тверской области, удостоенного почетного звания Российской Федерации «Город воинской славы»)</w:t>
            </w:r>
          </w:p>
        </w:tc>
      </w:tr>
      <w:tr w:rsidR="0008613B" w:rsidRPr="006825B2" w:rsidTr="00DC5463">
        <w:trPr>
          <w:trHeight w:val="390"/>
        </w:trPr>
        <w:tc>
          <w:tcPr>
            <w:tcW w:w="803" w:type="pct"/>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2 02 20077 04 2131 150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Субсидии бюджетам городских округов на софинансирование капитальных вложений в объекты муниципальной собственности (на модернизацию объектов теплоэнергетических комплексов муниципальных образований Тверской области</w:t>
            </w:r>
            <w:r w:rsidRPr="006825B2">
              <w:rPr>
                <w:iCs/>
                <w:color w:val="000000"/>
                <w:sz w:val="22"/>
                <w:szCs w:val="22"/>
              </w:rPr>
              <w:t>)</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2 02 20077 04 2143 150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 xml:space="preserve">Субсидии бюджетам городских округов на софинансирование капитальных вложений в объекты муниципальной собственности (на </w:t>
            </w:r>
            <w:r w:rsidRPr="006825B2">
              <w:rPr>
                <w:iCs/>
                <w:color w:val="000000"/>
                <w:sz w:val="22"/>
                <w:szCs w:val="22"/>
              </w:rPr>
              <w:t>создание благоприятных условий для развития малоэтажного (индивидуального) жилищного строительства)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2 02 20077 04 2144 150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 xml:space="preserve">Субсидии бюджетам городских округов на софинансирование капитальных вложений в объекты муниципальной собственности (на </w:t>
            </w:r>
            <w:r w:rsidRPr="006825B2">
              <w:rPr>
                <w:iCs/>
                <w:color w:val="000000"/>
                <w:sz w:val="22"/>
                <w:szCs w:val="22"/>
              </w:rPr>
              <w:t>строительство, реконструкцию муниципальных объектов дошкольного образования)</w:t>
            </w:r>
          </w:p>
        </w:tc>
      </w:tr>
      <w:tr w:rsidR="0008613B" w:rsidRPr="006825B2" w:rsidTr="00DC5463">
        <w:trPr>
          <w:trHeight w:val="832"/>
        </w:trPr>
        <w:tc>
          <w:tcPr>
            <w:tcW w:w="803" w:type="pct"/>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2 02 20077 04 2187 150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Субсидии бюджетам городских округов на софинансирование капитальных вложений в объекты муниципальной собственности (на строительство, реконструкцию муниципальных объектов общего образования)</w:t>
            </w:r>
          </w:p>
        </w:tc>
      </w:tr>
      <w:tr w:rsidR="0008613B" w:rsidRPr="006825B2" w:rsidTr="00DC5463">
        <w:trPr>
          <w:trHeight w:val="269"/>
        </w:trPr>
        <w:tc>
          <w:tcPr>
            <w:tcW w:w="803" w:type="pct"/>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2 02 20077 04 2205 150</w:t>
            </w:r>
          </w:p>
        </w:tc>
        <w:tc>
          <w:tcPr>
            <w:tcW w:w="2873" w:type="pct"/>
            <w:tcMar>
              <w:left w:w="57" w:type="dxa"/>
              <w:right w:w="57" w:type="dxa"/>
            </w:tcMar>
            <w:vAlign w:val="bottom"/>
          </w:tcPr>
          <w:p w:rsidR="0008613B" w:rsidRPr="006825B2" w:rsidRDefault="0008613B" w:rsidP="009166BE">
            <w:pPr>
              <w:rPr>
                <w:color w:val="000000"/>
                <w:sz w:val="22"/>
                <w:szCs w:val="22"/>
              </w:rPr>
            </w:pPr>
            <w:r w:rsidRPr="006825B2">
              <w:rPr>
                <w:color w:val="000000"/>
                <w:sz w:val="22"/>
                <w:szCs w:val="22"/>
              </w:rPr>
              <w:t>Субсидии бюджетам городских округов на софинансирование капитальных вложений в объекты муниципальной собственности (</w:t>
            </w:r>
            <w:r w:rsidRPr="006825B2">
              <w:rPr>
                <w:iCs/>
                <w:sz w:val="22"/>
                <w:szCs w:val="22"/>
              </w:rPr>
              <w:t>на строительство, реконструкцию муниципальных объектов водоснабжения и водоотведения</w:t>
            </w:r>
            <w:r w:rsidRPr="006825B2">
              <w:rPr>
                <w:iCs/>
                <w:color w:val="000000"/>
                <w:sz w:val="22"/>
                <w:szCs w:val="22"/>
              </w:rPr>
              <w:t>)</w:t>
            </w:r>
          </w:p>
        </w:tc>
      </w:tr>
      <w:tr w:rsidR="0008613B" w:rsidRPr="006825B2" w:rsidTr="00DC5463">
        <w:trPr>
          <w:trHeight w:val="237"/>
        </w:trPr>
        <w:tc>
          <w:tcPr>
            <w:tcW w:w="803" w:type="pct"/>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2 02 20077 04 2215 150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color w:val="000000"/>
                <w:sz w:val="22"/>
                <w:szCs w:val="22"/>
              </w:rPr>
              <w:t>Субсидии бюджетам городских округов на софинансирование капитальных вложений в объекты муниципальной собственности (</w:t>
            </w:r>
            <w:r w:rsidRPr="006825B2">
              <w:rPr>
                <w:bCs/>
                <w:color w:val="000000"/>
                <w:sz w:val="22"/>
                <w:szCs w:val="22"/>
              </w:rPr>
              <w:t>на строительство, реконструкцию муниципальных объектов физкультурно-спортивного назначения</w:t>
            </w:r>
            <w:r w:rsidRPr="006825B2">
              <w:rPr>
                <w:iCs/>
                <w:color w:val="000000"/>
                <w:sz w:val="22"/>
                <w:szCs w:val="22"/>
              </w:rPr>
              <w:t>)</w:t>
            </w:r>
          </w:p>
        </w:tc>
      </w:tr>
      <w:tr w:rsidR="0008613B" w:rsidRPr="006825B2" w:rsidTr="00DC5463">
        <w:trPr>
          <w:trHeight w:val="1303"/>
        </w:trPr>
        <w:tc>
          <w:tcPr>
            <w:tcW w:w="803" w:type="pct"/>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color w:val="000000"/>
                <w:sz w:val="22"/>
                <w:szCs w:val="22"/>
              </w:rPr>
            </w:pPr>
            <w:r w:rsidRPr="006825B2">
              <w:rPr>
                <w:color w:val="000000"/>
                <w:sz w:val="22"/>
                <w:szCs w:val="22"/>
              </w:rPr>
              <w:t>2 02 20077 04 2231 150</w:t>
            </w:r>
          </w:p>
        </w:tc>
        <w:tc>
          <w:tcPr>
            <w:tcW w:w="2873" w:type="pct"/>
            <w:tcMar>
              <w:left w:w="57" w:type="dxa"/>
              <w:right w:w="57" w:type="dxa"/>
            </w:tcMar>
            <w:vAlign w:val="bottom"/>
          </w:tcPr>
          <w:p w:rsidR="0008613B" w:rsidRPr="006825B2" w:rsidRDefault="0008613B" w:rsidP="005A592A">
            <w:pPr>
              <w:rPr>
                <w:color w:val="000000"/>
                <w:sz w:val="22"/>
                <w:szCs w:val="22"/>
              </w:rPr>
            </w:pPr>
            <w:r w:rsidRPr="006825B2">
              <w:rPr>
                <w:sz w:val="22"/>
                <w:szCs w:val="22"/>
              </w:rPr>
              <w:t>Субсидии бюджетам городских округов на софинансирование капитальных вложений в объекты муниципальной собственности (на строительство автомобильных дорог общего пользования местного значения к объектам туристской инфраструктуры)</w:t>
            </w:r>
          </w:p>
        </w:tc>
      </w:tr>
      <w:tr w:rsidR="0008613B" w:rsidRPr="006825B2" w:rsidTr="00DC5463">
        <w:trPr>
          <w:trHeight w:val="929"/>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lang w:val="en-US"/>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2 02 20079 04</w:t>
            </w:r>
            <w:r w:rsidRPr="006825B2">
              <w:rPr>
                <w:sz w:val="22"/>
                <w:szCs w:val="22"/>
                <w:lang w:val="en-US"/>
              </w:rPr>
              <w:t xml:space="preserve"> 0000 15</w:t>
            </w:r>
            <w:r w:rsidRPr="006825B2">
              <w:rPr>
                <w:sz w:val="22"/>
                <w:szCs w:val="22"/>
              </w:rPr>
              <w:t>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2 02 20216 04 2125 150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Pr="006825B2">
              <w:rPr>
                <w:bCs/>
                <w:sz w:val="22"/>
                <w:szCs w:val="22"/>
              </w:rPr>
              <w:t xml:space="preserve"> (</w:t>
            </w:r>
            <w:r w:rsidRPr="006825B2">
              <w:rPr>
                <w:sz w:val="22"/>
                <w:szCs w:val="22"/>
              </w:rPr>
              <w:t>на ремонт дворовых территорий многоквартирных домов, проездов к дворовым территориям многоквартирных домов населенных пунктов)</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2 02 20216 04 2224 150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Pr="006825B2">
              <w:rPr>
                <w:bCs/>
                <w:sz w:val="22"/>
                <w:szCs w:val="22"/>
              </w:rPr>
              <w:t xml:space="preserve"> (</w:t>
            </w:r>
            <w:r w:rsidRPr="006825B2">
              <w:rPr>
                <w:rFonts w:eastAsia="Arial Unicode MS"/>
                <w:sz w:val="22"/>
                <w:szCs w:val="22"/>
              </w:rPr>
              <w:t>на капитальный ремонт и ремонт улично-дорожной сети муниципальных образований Тверской области</w:t>
            </w:r>
            <w:r w:rsidRPr="006825B2">
              <w:rPr>
                <w:sz w:val="22"/>
                <w:szCs w:val="22"/>
              </w:rPr>
              <w:t>)</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2 02 20216 04 2227 150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Pr="006825B2">
              <w:rPr>
                <w:bCs/>
                <w:sz w:val="22"/>
                <w:szCs w:val="22"/>
              </w:rPr>
              <w:t xml:space="preserve"> (</w:t>
            </w:r>
            <w:r w:rsidRPr="006825B2">
              <w:rPr>
                <w:iCs/>
                <w:sz w:val="22"/>
                <w:szCs w:val="22"/>
              </w:rPr>
              <w:t>на проведение мероприятий в целях обеспечения безопасности дорожного движения на автомобильных дорогах общего пользования местного значения</w:t>
            </w:r>
            <w:r w:rsidRPr="006825B2">
              <w:rPr>
                <w:sz w:val="22"/>
                <w:szCs w:val="22"/>
              </w:rPr>
              <w:t>)</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2 02 20298 04 0000 150</w:t>
            </w:r>
          </w:p>
        </w:tc>
        <w:tc>
          <w:tcPr>
            <w:tcW w:w="2873" w:type="pct"/>
            <w:tcMar>
              <w:left w:w="57" w:type="dxa"/>
              <w:right w:w="57" w:type="dxa"/>
            </w:tcMar>
            <w:vAlign w:val="bottom"/>
          </w:tcPr>
          <w:p w:rsidR="0008613B" w:rsidRPr="006825B2" w:rsidRDefault="0008613B" w:rsidP="005A592A">
            <w:pPr>
              <w:rPr>
                <w:bCs/>
                <w:iCs/>
                <w:sz w:val="22"/>
                <w:szCs w:val="22"/>
              </w:rPr>
            </w:pPr>
            <w:r w:rsidRPr="006825B2">
              <w:rPr>
                <w:bCs/>
                <w:iCs/>
                <w:sz w:val="22"/>
                <w:szCs w:val="22"/>
              </w:rPr>
              <w:t>Субсидии бюджетам городских округов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2 02 20299 04 0000 150</w:t>
            </w:r>
          </w:p>
        </w:tc>
        <w:tc>
          <w:tcPr>
            <w:tcW w:w="2873" w:type="pct"/>
            <w:tcMar>
              <w:left w:w="57" w:type="dxa"/>
              <w:right w:w="57" w:type="dxa"/>
            </w:tcMar>
            <w:vAlign w:val="bottom"/>
          </w:tcPr>
          <w:p w:rsidR="0008613B" w:rsidRPr="006825B2" w:rsidRDefault="0008613B" w:rsidP="005A592A">
            <w:pPr>
              <w:rPr>
                <w:bCs/>
                <w:iCs/>
                <w:sz w:val="22"/>
                <w:szCs w:val="22"/>
              </w:rPr>
            </w:pPr>
            <w:r w:rsidRPr="006825B2">
              <w:rPr>
                <w:sz w:val="22"/>
                <w:szCs w:val="22"/>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08613B" w:rsidRPr="006825B2" w:rsidTr="00DC5463">
        <w:trPr>
          <w:trHeight w:val="33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2 02 20300 04 0000 150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2 02 20301 04 0000 150</w:t>
            </w:r>
          </w:p>
        </w:tc>
        <w:tc>
          <w:tcPr>
            <w:tcW w:w="2873" w:type="pct"/>
            <w:tcMar>
              <w:left w:w="57" w:type="dxa"/>
              <w:right w:w="57" w:type="dxa"/>
            </w:tcMar>
            <w:vAlign w:val="bottom"/>
          </w:tcPr>
          <w:p w:rsidR="0008613B" w:rsidRPr="006825B2" w:rsidRDefault="0008613B" w:rsidP="005A592A">
            <w:pPr>
              <w:rPr>
                <w:bCs/>
                <w:iCs/>
                <w:sz w:val="22"/>
                <w:szCs w:val="22"/>
              </w:rPr>
            </w:pPr>
            <w:r w:rsidRPr="006825B2">
              <w:rPr>
                <w:bCs/>
                <w:iCs/>
                <w:sz w:val="22"/>
                <w:szCs w:val="22"/>
              </w:rPr>
              <w:t>Субсидии бюджетам городских округов на обеспечение мероприятий по капитальному ремонту многоквартирных домов за счет средств бюджетов</w:t>
            </w:r>
          </w:p>
        </w:tc>
      </w:tr>
      <w:tr w:rsidR="0008613B" w:rsidRPr="006825B2" w:rsidTr="00DC5463">
        <w:trPr>
          <w:trHeight w:val="23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2 02 20302 04 0000 150</w:t>
            </w:r>
          </w:p>
        </w:tc>
        <w:tc>
          <w:tcPr>
            <w:tcW w:w="2873" w:type="pct"/>
            <w:tcMar>
              <w:left w:w="57" w:type="dxa"/>
              <w:right w:w="57" w:type="dxa"/>
            </w:tcMar>
            <w:vAlign w:val="bottom"/>
          </w:tcPr>
          <w:p w:rsidR="0008613B" w:rsidRPr="006825B2" w:rsidRDefault="0008613B" w:rsidP="005A592A">
            <w:pPr>
              <w:rPr>
                <w:bCs/>
                <w:iCs/>
                <w:sz w:val="22"/>
                <w:szCs w:val="22"/>
              </w:rPr>
            </w:pPr>
            <w:r w:rsidRPr="006825B2">
              <w:rPr>
                <w:sz w:val="22"/>
                <w:szCs w:val="22"/>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2 02 20303 04 0000 150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обеспечение мероприятий по модернизации систем коммунальной инфраструктуры за счет средств бюджетов</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2 02 25013 04 0000 150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сокращение доли загрязненных сточных вод</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2 02 25027 04 0000 150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реализацию мероприятий государственной программы Российской Федерации «Доступная среда»</w:t>
            </w:r>
          </w:p>
        </w:tc>
      </w:tr>
      <w:tr w:rsidR="0008613B" w:rsidRPr="006825B2" w:rsidTr="00DC5463">
        <w:trPr>
          <w:trHeight w:val="49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2 02 25028 04 0000 150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поддержку региональных проектов в сфере информационных технологий</w:t>
            </w:r>
          </w:p>
        </w:tc>
      </w:tr>
      <w:tr w:rsidR="0008613B" w:rsidRPr="006825B2" w:rsidTr="00DC5463">
        <w:trPr>
          <w:trHeight w:val="49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2 02 25086 04 0000 150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08613B" w:rsidRPr="006825B2" w:rsidTr="00DC5463">
        <w:trPr>
          <w:trHeight w:val="76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2 02 25243 04 0000 150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строительство и реконструкцию (модернизацию) объектов питьевого водоснабжения</w:t>
            </w:r>
          </w:p>
        </w:tc>
      </w:tr>
      <w:tr w:rsidR="0008613B" w:rsidRPr="006825B2" w:rsidTr="00DC5463">
        <w:trPr>
          <w:trHeight w:val="76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2 02 25393 04 0000 150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2 02 25497 04 0000 150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реализацию мероприятий по обеспечению жильем молодых семей</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2 02 25509 04 0000 150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подготовку и проведение празднования на федеральном уровне памятных дат субъектов Российской Федерации</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2 02 25520 04 0000 150</w:t>
            </w:r>
          </w:p>
        </w:tc>
        <w:tc>
          <w:tcPr>
            <w:tcW w:w="2873" w:type="pct"/>
            <w:tcMar>
              <w:left w:w="57" w:type="dxa"/>
              <w:right w:w="57" w:type="dxa"/>
            </w:tcMar>
            <w:vAlign w:val="bottom"/>
          </w:tcPr>
          <w:p w:rsidR="0008613B" w:rsidRPr="006825B2" w:rsidRDefault="0008613B" w:rsidP="001F5033">
            <w:pPr>
              <w:autoSpaceDE w:val="0"/>
              <w:autoSpaceDN w:val="0"/>
              <w:adjustRightInd w:val="0"/>
              <w:rPr>
                <w:sz w:val="22"/>
                <w:szCs w:val="22"/>
              </w:rPr>
            </w:pPr>
            <w:r w:rsidRPr="006825B2">
              <w:rPr>
                <w:sz w:val="22"/>
                <w:szCs w:val="22"/>
              </w:rPr>
              <w:t>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w:t>
            </w:r>
          </w:p>
        </w:tc>
      </w:tr>
      <w:tr w:rsidR="0008613B" w:rsidRPr="006825B2" w:rsidTr="00DC5463">
        <w:trPr>
          <w:trHeight w:val="47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2 02 25526 04 0000 150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предоставление субсидий сельскохозяйственным товаропроизводителям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осетроводства</w:t>
            </w:r>
          </w:p>
        </w:tc>
      </w:tr>
      <w:tr w:rsidR="0008613B" w:rsidRPr="006825B2" w:rsidTr="00DC5463">
        <w:trPr>
          <w:trHeight w:val="29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2 02 25527 04 0000 150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lang w:eastAsia="en-US"/>
              </w:rPr>
            </w:pPr>
            <w:r w:rsidRPr="006825B2">
              <w:rPr>
                <w:sz w:val="22"/>
                <w:szCs w:val="22"/>
              </w:rPr>
              <w:t>Субсидии бюджетам городских округов на государственную поддержку малого и среднего предпринимательства</w:t>
            </w:r>
            <w:r w:rsidRPr="006825B2">
              <w:rPr>
                <w:sz w:val="22"/>
                <w:szCs w:val="22"/>
                <w:lang w:eastAsia="en-US"/>
              </w:rPr>
              <w:t xml:space="preserve">, а также физических лиц, применяющих специальный налоговый режим «Налог на профессиональный доход», </w:t>
            </w:r>
            <w:r w:rsidRPr="006825B2">
              <w:rPr>
                <w:sz w:val="22"/>
                <w:szCs w:val="22"/>
              </w:rPr>
              <w:t>в субъектах Российской Федерации</w:t>
            </w:r>
          </w:p>
        </w:tc>
      </w:tr>
      <w:tr w:rsidR="0008613B" w:rsidRPr="006825B2" w:rsidTr="00DC5463">
        <w:trPr>
          <w:trHeight w:val="36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2 02 25555 04 0000 150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реализацию программ формирования современной городской среды</w:t>
            </w:r>
          </w:p>
        </w:tc>
      </w:tr>
      <w:tr w:rsidR="0008613B" w:rsidRPr="006825B2" w:rsidTr="00DC5463">
        <w:trPr>
          <w:trHeight w:val="74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2 02 27112 04 0000 150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софинансирование капитальных вложений в объекты муниципальной собственности</w:t>
            </w:r>
          </w:p>
        </w:tc>
      </w:tr>
      <w:tr w:rsidR="0008613B" w:rsidRPr="006825B2" w:rsidTr="00DC5463">
        <w:trPr>
          <w:trHeight w:val="74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2 02 27227 04 0000 150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2 02 29998 04 0000 150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Субсидия бюджетам городских округов на финансовое обеспечение отдельных полномочий</w:t>
            </w:r>
          </w:p>
        </w:tc>
      </w:tr>
      <w:tr w:rsidR="0008613B" w:rsidRPr="006825B2" w:rsidTr="00DC5463">
        <w:trPr>
          <w:trHeight w:val="20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2 02 29999 04 2043 150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проведение работ по восстановлению воинских захоронений)</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2 02 29999 04 2045 150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w:t>
            </w:r>
            <w:r w:rsidRPr="006825B2">
              <w:rPr>
                <w:iCs/>
                <w:sz w:val="22"/>
                <w:szCs w:val="22"/>
              </w:rPr>
              <w:t>на обеспечение жилыми помещениями малоимущих многодетных семей, нуждающихся в жилых помещениях)</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2 02 29999 04 2049 150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w:t>
            </w:r>
            <w:r w:rsidRPr="006825B2">
              <w:rPr>
                <w:iCs/>
                <w:sz w:val="22"/>
                <w:szCs w:val="22"/>
              </w:rPr>
              <w:t>на поддержку редакций районных и городских газет)</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2 02 29999 04 2050 150</w:t>
            </w:r>
          </w:p>
        </w:tc>
        <w:tc>
          <w:tcPr>
            <w:tcW w:w="2873" w:type="pct"/>
            <w:tcMar>
              <w:left w:w="57" w:type="dxa"/>
              <w:right w:w="57" w:type="dxa"/>
            </w:tcMar>
            <w:vAlign w:val="bottom"/>
          </w:tcPr>
          <w:p w:rsidR="0008613B" w:rsidRPr="006825B2" w:rsidRDefault="0008613B" w:rsidP="005A592A">
            <w:pPr>
              <w:rPr>
                <w:sz w:val="22"/>
                <w:szCs w:val="22"/>
              </w:rPr>
            </w:pPr>
            <w:r w:rsidRPr="006825B2">
              <w:rPr>
                <w:snapToGrid w:val="0"/>
                <w:sz w:val="22"/>
                <w:szCs w:val="22"/>
              </w:rPr>
              <w:t>Прочие субсидии бюджетам городских округов (</w:t>
            </w:r>
            <w:r w:rsidRPr="006825B2">
              <w:rPr>
                <w:iCs/>
                <w:sz w:val="22"/>
                <w:szCs w:val="22"/>
              </w:rPr>
              <w:t>на реализацию Закона Тверской области от 16.02.2009 №7-ЗО «О статусе города Тверской области, удостоенного почетного звания Российской Федерации «Город воинской славы»»)</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2 02 29999 04 2062 150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w:t>
            </w:r>
            <w:r w:rsidRPr="006825B2">
              <w:rPr>
                <w:iCs/>
                <w:sz w:val="22"/>
                <w:szCs w:val="22"/>
              </w:rPr>
              <w:t>на развитие материально-технической базы редакций районных и городских газет)</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2 02 29999 04 2064 150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w:t>
            </w:r>
            <w:r w:rsidRPr="006825B2">
              <w:rPr>
                <w:bCs/>
                <w:sz w:val="22"/>
                <w:szCs w:val="22"/>
              </w:rPr>
              <w:t>на организацию транспортного обслуживания населения на муниципальных маршрутах регулярных перевозок по регулируемым тарифам</w:t>
            </w:r>
            <w:r w:rsidRPr="006825B2">
              <w:rPr>
                <w:sz w:val="22"/>
                <w:szCs w:val="22"/>
              </w:rPr>
              <w:t>)</w:t>
            </w:r>
          </w:p>
        </w:tc>
      </w:tr>
      <w:tr w:rsidR="0008613B" w:rsidRPr="006825B2" w:rsidTr="00DC5463">
        <w:trPr>
          <w:trHeight w:val="66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2 02 29999 04 2206 150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проведение капитального ремонта объектов теплоэнергетических комплексов муниципальных образований Тверской области)</w:t>
            </w:r>
          </w:p>
        </w:tc>
      </w:tr>
      <w:tr w:rsidR="0008613B" w:rsidRPr="006825B2" w:rsidTr="00DC5463">
        <w:trPr>
          <w:trHeight w:val="47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2 02 29999 04 2209 150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обеспечение жильем молодых семей без привлечения средств федерального бюджета)</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left w:val="nil"/>
              <w:right w:val="single" w:sz="4" w:space="0" w:color="auto"/>
            </w:tcBorders>
            <w:noWrap/>
            <w:tcMar>
              <w:left w:w="57" w:type="dxa"/>
              <w:right w:w="57" w:type="dxa"/>
            </w:tcMar>
            <w:vAlign w:val="bottom"/>
          </w:tcPr>
          <w:p w:rsidR="0008613B" w:rsidRPr="006825B2" w:rsidRDefault="0008613B" w:rsidP="00C26976">
            <w:pPr>
              <w:jc w:val="center"/>
              <w:rPr>
                <w:sz w:val="22"/>
                <w:szCs w:val="22"/>
              </w:rPr>
            </w:pPr>
            <w:r w:rsidRPr="006825B2">
              <w:rPr>
                <w:sz w:val="22"/>
                <w:szCs w:val="22"/>
              </w:rPr>
              <w:t>2 02 29999 04 9000 150</w:t>
            </w:r>
          </w:p>
        </w:tc>
        <w:tc>
          <w:tcPr>
            <w:tcW w:w="2873" w:type="pct"/>
            <w:tcBorders>
              <w:left w:val="single" w:sz="4" w:space="0" w:color="auto"/>
            </w:tcBorders>
            <w:tcMar>
              <w:left w:w="57" w:type="dxa"/>
              <w:right w:w="57" w:type="dxa"/>
            </w:tcMar>
            <w:vAlign w:val="bottom"/>
          </w:tcPr>
          <w:p w:rsidR="0008613B" w:rsidRPr="006825B2" w:rsidRDefault="0008613B" w:rsidP="00C26976">
            <w:pPr>
              <w:rPr>
                <w:sz w:val="22"/>
                <w:szCs w:val="22"/>
              </w:rPr>
            </w:pPr>
            <w:r w:rsidRPr="006825B2">
              <w:rPr>
                <w:sz w:val="22"/>
                <w:szCs w:val="22"/>
              </w:rPr>
              <w:t>Прочие субсидии бюджетам городских округов (на реализацию программ по поддержке местных инициатив в Тверской области)</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2 02 30024 04 0000 150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Субвенции бюджетам городских округов на выполнение передаваемых полномочий субъектов Российской Федерации</w:t>
            </w:r>
          </w:p>
        </w:tc>
      </w:tr>
      <w:tr w:rsidR="0008613B" w:rsidRPr="006825B2" w:rsidTr="00DC5463">
        <w:tblPrEx>
          <w:tblBorders>
            <w:top w:val="none" w:sz="0" w:space="0" w:color="auto"/>
            <w:left w:val="none" w:sz="0" w:space="0" w:color="auto"/>
            <w:bottom w:val="none" w:sz="0" w:space="0" w:color="auto"/>
            <w:right w:val="none" w:sz="0" w:space="0" w:color="auto"/>
            <w:insideH w:val="none" w:sz="0" w:space="0" w:color="auto"/>
          </w:tblBorders>
          <w:tblLook w:val="0000"/>
        </w:tblPrEx>
        <w:trPr>
          <w:trHeight w:val="249"/>
        </w:trPr>
        <w:tc>
          <w:tcPr>
            <w:tcW w:w="803" w:type="pct"/>
            <w:tcBorders>
              <w:top w:val="single" w:sz="4" w:space="0" w:color="auto"/>
              <w:left w:val="single" w:sz="4" w:space="0" w:color="auto"/>
              <w:bottom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top w:val="single" w:sz="4" w:space="0" w:color="auto"/>
              <w:left w:val="nil"/>
              <w:bottom w:val="single" w:sz="4" w:space="0" w:color="auto"/>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2 02 35082 04 0000 150</w:t>
            </w:r>
          </w:p>
        </w:tc>
        <w:tc>
          <w:tcPr>
            <w:tcW w:w="2873" w:type="pct"/>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08613B" w:rsidRPr="006825B2" w:rsidTr="00DC5463">
        <w:trPr>
          <w:trHeight w:val="50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2 02 35120 04 0000 150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08613B" w:rsidRPr="006825B2" w:rsidTr="00DC5463">
        <w:tblPrEx>
          <w:tblBorders>
            <w:top w:val="none" w:sz="0" w:space="0" w:color="auto"/>
            <w:left w:val="none" w:sz="0" w:space="0" w:color="auto"/>
            <w:bottom w:val="none" w:sz="0" w:space="0" w:color="auto"/>
            <w:right w:val="none" w:sz="0" w:space="0" w:color="auto"/>
            <w:insideH w:val="none" w:sz="0" w:space="0" w:color="auto"/>
          </w:tblBorders>
          <w:tblLook w:val="0000"/>
        </w:tblPrEx>
        <w:trPr>
          <w:trHeight w:val="319"/>
        </w:trPr>
        <w:tc>
          <w:tcPr>
            <w:tcW w:w="803" w:type="pct"/>
            <w:tcBorders>
              <w:top w:val="single" w:sz="4" w:space="0" w:color="auto"/>
              <w:left w:val="single" w:sz="4" w:space="0" w:color="auto"/>
              <w:bottom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top w:val="single" w:sz="4" w:space="0" w:color="auto"/>
              <w:left w:val="nil"/>
              <w:bottom w:val="single" w:sz="4" w:space="0" w:color="auto"/>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2 02 35469 04 0000 150</w:t>
            </w:r>
          </w:p>
        </w:tc>
        <w:tc>
          <w:tcPr>
            <w:tcW w:w="2873" w:type="pct"/>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Субвенции бюджетам городских округов на проведение Всероссийской переписи населения 2020 года</w:t>
            </w:r>
          </w:p>
        </w:tc>
      </w:tr>
      <w:tr w:rsidR="0008613B" w:rsidRPr="006825B2" w:rsidTr="00DC5463">
        <w:trPr>
          <w:trHeight w:val="10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2 02 35520 04 0000 150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Субвенции бюджетам городских округов на реализацию мероприятий по созданию в субъектах Российской Федерации новых мест в общеобразовательных организациях</w:t>
            </w:r>
          </w:p>
        </w:tc>
      </w:tr>
      <w:tr w:rsidR="0008613B" w:rsidRPr="006825B2" w:rsidTr="00DC5463">
        <w:trPr>
          <w:trHeight w:val="45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b/>
                <w:snapToGrid w:val="0"/>
                <w:sz w:val="22"/>
                <w:szCs w:val="22"/>
              </w:rPr>
            </w:pPr>
            <w:r w:rsidRPr="006825B2">
              <w:rPr>
                <w:sz w:val="22"/>
                <w:szCs w:val="22"/>
              </w:rPr>
              <w:t>2 02 35930 04 0000 150</w:t>
            </w:r>
          </w:p>
        </w:tc>
        <w:tc>
          <w:tcPr>
            <w:tcW w:w="2873" w:type="pct"/>
            <w:tcMar>
              <w:left w:w="57" w:type="dxa"/>
              <w:right w:w="57" w:type="dxa"/>
            </w:tcMar>
            <w:vAlign w:val="bottom"/>
          </w:tcPr>
          <w:p w:rsidR="0008613B" w:rsidRPr="006825B2" w:rsidRDefault="0008613B" w:rsidP="005A592A">
            <w:pPr>
              <w:pStyle w:val="Heading8"/>
              <w:widowControl/>
              <w:autoSpaceDE/>
              <w:adjustRightInd/>
              <w:jc w:val="left"/>
              <w:rPr>
                <w:b w:val="0"/>
                <w:sz w:val="22"/>
                <w:szCs w:val="22"/>
              </w:rPr>
            </w:pPr>
            <w:r w:rsidRPr="006825B2">
              <w:rPr>
                <w:b w:val="0"/>
                <w:sz w:val="22"/>
                <w:szCs w:val="22"/>
              </w:rPr>
              <w:t>Субвенции бюджетам городских округов на государственную регистрацию актов гражданского состояния</w:t>
            </w:r>
          </w:p>
        </w:tc>
      </w:tr>
      <w:tr w:rsidR="0008613B" w:rsidRPr="006825B2" w:rsidTr="00DC5463">
        <w:trPr>
          <w:trHeight w:val="42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2 02 39998 04 0000 150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Единая субвенция бюджетам городских округов</w:t>
            </w:r>
          </w:p>
        </w:tc>
      </w:tr>
      <w:tr w:rsidR="0008613B" w:rsidRPr="006825B2" w:rsidTr="00DC5463">
        <w:trPr>
          <w:trHeight w:val="7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2 02 39999 04 2015 150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субвенции бюджетам городских округов (на осуществление государственных полномочий по созданию, исполнению полномочий и обеспечению деятельности комиссий по делам несовершеннолетних)</w:t>
            </w:r>
          </w:p>
        </w:tc>
      </w:tr>
      <w:tr w:rsidR="0008613B" w:rsidRPr="006825B2" w:rsidTr="00DC5463">
        <w:trPr>
          <w:trHeight w:val="89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2 02 39999 04 2070 150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субвенции бюджетам городских округов (</w:t>
            </w:r>
            <w:r w:rsidRPr="006825B2">
              <w:rPr>
                <w:iCs/>
                <w:sz w:val="22"/>
                <w:szCs w:val="22"/>
              </w:rPr>
              <w:t>на осуществление органами местного самоуправления отдельных государственных полномочий Тверской области в сфере осуществления дорожной деятельности)</w:t>
            </w:r>
          </w:p>
        </w:tc>
      </w:tr>
      <w:tr w:rsidR="0008613B" w:rsidRPr="006825B2" w:rsidTr="00DC5463">
        <w:trPr>
          <w:trHeight w:val="1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2 02 39999 04 2114 150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субвенции бюджетам городских округов (на осуществление </w:t>
            </w:r>
            <w:r w:rsidRPr="006825B2">
              <w:rPr>
                <w:iCs/>
                <w:sz w:val="22"/>
                <w:szCs w:val="22"/>
              </w:rPr>
              <w:t>государственных полномочий Тверской области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r>
      <w:tr w:rsidR="0008613B" w:rsidRPr="006825B2" w:rsidTr="00DC5463">
        <w:trPr>
          <w:trHeight w:val="20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iCs/>
                <w:sz w:val="22"/>
                <w:szCs w:val="22"/>
              </w:rPr>
            </w:pPr>
            <w:r w:rsidRPr="006825B2">
              <w:rPr>
                <w:iCs/>
                <w:sz w:val="22"/>
                <w:szCs w:val="22"/>
              </w:rPr>
              <w:t xml:space="preserve">2 02 </w:t>
            </w:r>
            <w:r w:rsidRPr="006825B2">
              <w:rPr>
                <w:sz w:val="22"/>
                <w:szCs w:val="22"/>
              </w:rPr>
              <w:t>39999</w:t>
            </w:r>
            <w:r w:rsidRPr="006825B2">
              <w:rPr>
                <w:iCs/>
                <w:sz w:val="22"/>
                <w:szCs w:val="22"/>
              </w:rPr>
              <w:t xml:space="preserve"> 04 2192 150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субвенции бюджетам городских округов (</w:t>
            </w:r>
            <w:r w:rsidRPr="006825B2">
              <w:rPr>
                <w:bCs/>
                <w:sz w:val="22"/>
                <w:szCs w:val="22"/>
              </w:rPr>
              <w:t>на</w:t>
            </w:r>
            <w:r w:rsidRPr="006825B2">
              <w:rPr>
                <w:sz w:val="22"/>
                <w:szCs w:val="22"/>
              </w:rPr>
              <w:t xml:space="preserve"> </w:t>
            </w:r>
            <w:r w:rsidRPr="006825B2">
              <w:rPr>
                <w:bCs/>
                <w:sz w:val="22"/>
                <w:szCs w:val="22"/>
              </w:rPr>
              <w:t>осуществление органами местного самоуправления муниципальных образований Тверской области отдельных государственных полномочий Тверской области по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sidRPr="006825B2">
              <w:rPr>
                <w:sz w:val="22"/>
                <w:szCs w:val="22"/>
              </w:rPr>
              <w:t>)</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iCs/>
                <w:sz w:val="22"/>
                <w:szCs w:val="22"/>
              </w:rPr>
            </w:pPr>
            <w:r w:rsidRPr="006825B2">
              <w:rPr>
                <w:iCs/>
                <w:sz w:val="22"/>
                <w:szCs w:val="22"/>
              </w:rPr>
              <w:t>2 02 39999 04 2217 150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субвенции бюджетам городских округов (</w:t>
            </w:r>
            <w:r w:rsidRPr="006825B2">
              <w:rPr>
                <w:bCs/>
                <w:sz w:val="22"/>
                <w:szCs w:val="22"/>
              </w:rPr>
              <w:t>на осуществление государственных полномочий по обеспечению благоустроенными жилыми помещениями специализированного жилищного фонда детей-сирот, детей, оставшихся без попечения родителей, лиц из их числа по договорам найма специализированных жилых помещений за счет средств областного бюджета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2 02 45390 04 0000 150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Межбюджетные трансферты, передаваемые бюджетам городских округов на финансовое обеспечение дорожной деятельности</w:t>
            </w:r>
          </w:p>
        </w:tc>
      </w:tr>
      <w:tr w:rsidR="0008613B" w:rsidRPr="006825B2" w:rsidTr="00DC5463">
        <w:trPr>
          <w:trHeight w:val="88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2 02 45393 04 0000 150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Межбюджетные трансферты, передаваемые бюджетам городских округов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08613B" w:rsidRPr="006825B2" w:rsidTr="00DC5463">
        <w:trPr>
          <w:trHeight w:val="207"/>
        </w:trPr>
        <w:tc>
          <w:tcPr>
            <w:tcW w:w="803" w:type="pct"/>
            <w:noWrap/>
            <w:tcMar>
              <w:left w:w="57" w:type="dxa"/>
              <w:right w:w="57" w:type="dxa"/>
            </w:tcMar>
            <w:vAlign w:val="bottom"/>
          </w:tcPr>
          <w:p w:rsidR="0008613B" w:rsidRPr="006825B2" w:rsidRDefault="0008613B" w:rsidP="00577CF9">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2D30C8">
            <w:pPr>
              <w:jc w:val="center"/>
              <w:rPr>
                <w:sz w:val="22"/>
                <w:szCs w:val="22"/>
              </w:rPr>
            </w:pPr>
            <w:r w:rsidRPr="006825B2">
              <w:rPr>
                <w:sz w:val="22"/>
                <w:szCs w:val="22"/>
              </w:rPr>
              <w:t>2 02 45424 04 0000 150</w:t>
            </w:r>
          </w:p>
        </w:tc>
        <w:tc>
          <w:tcPr>
            <w:tcW w:w="2873" w:type="pct"/>
            <w:tcMar>
              <w:left w:w="57" w:type="dxa"/>
              <w:right w:w="57" w:type="dxa"/>
            </w:tcMar>
            <w:vAlign w:val="bottom"/>
          </w:tcPr>
          <w:p w:rsidR="0008613B" w:rsidRPr="006825B2" w:rsidRDefault="0008613B" w:rsidP="00577CF9">
            <w:pPr>
              <w:rPr>
                <w:sz w:val="22"/>
                <w:szCs w:val="22"/>
              </w:rPr>
            </w:pPr>
            <w:r w:rsidRPr="006825B2">
              <w:rPr>
                <w:sz w:val="22"/>
                <w:szCs w:val="22"/>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2 02 49999 04 2050 150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межбюджетные трансферты, передаваемые бюджетам городских округов (</w:t>
            </w:r>
            <w:r w:rsidRPr="006825B2">
              <w:rPr>
                <w:iCs/>
                <w:sz w:val="22"/>
                <w:szCs w:val="22"/>
              </w:rPr>
              <w:t>на реализацию Закона Тверской области от 16.02.2009 №7-ЗО «О статусе города Тверской области, удостоенного почетного звания Российской Федерации «Город воинской славы»)</w:t>
            </w:r>
          </w:p>
        </w:tc>
      </w:tr>
      <w:tr w:rsidR="0008613B" w:rsidRPr="006825B2" w:rsidTr="00DC5463">
        <w:trPr>
          <w:trHeight w:val="7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2 02 49999 04 2164 150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z w:val="22"/>
                <w:szCs w:val="22"/>
              </w:rPr>
              <w:t>Прочие межбюджетные трансферты, передаваемые бюджетам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74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2 02 49999 04 2218 150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межбюджетные трансферты, передаваемые бюджетам городских округов (</w:t>
            </w:r>
            <w:r w:rsidRPr="006825B2">
              <w:rPr>
                <w:bCs/>
                <w:sz w:val="22"/>
                <w:szCs w:val="22"/>
              </w:rPr>
              <w:t>на содействие развитию малого и среднего предпринимательства в сфере туризма)</w:t>
            </w:r>
          </w:p>
        </w:tc>
      </w:tr>
      <w:tr w:rsidR="0008613B" w:rsidRPr="006825B2" w:rsidTr="00DC5463">
        <w:trPr>
          <w:trHeight w:val="46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2 02 49999 04 2512 150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межбюджетные трансферты, передаваемые бюджетам городских округов (на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2 02 49999 04 2513 150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межбюджетные трансферты, передаваемые бюджетам городских округов (на реализацию мероприятий по переселению граждан из аварийного жилищного фонда за счет средств областного бюджета Тверской области, обеспечивающих софинансирование переселения граждан из аварийного жилищного фонда)</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left w:val="nil"/>
              <w:right w:val="single" w:sz="4" w:space="0" w:color="auto"/>
            </w:tcBorders>
            <w:noWrap/>
            <w:tcMar>
              <w:left w:w="57" w:type="dxa"/>
              <w:right w:w="57" w:type="dxa"/>
            </w:tcMar>
            <w:vAlign w:val="bottom"/>
          </w:tcPr>
          <w:p w:rsidR="0008613B" w:rsidRPr="006825B2" w:rsidRDefault="0008613B" w:rsidP="00C26976">
            <w:pPr>
              <w:jc w:val="center"/>
              <w:rPr>
                <w:sz w:val="22"/>
                <w:szCs w:val="22"/>
              </w:rPr>
            </w:pPr>
            <w:r w:rsidRPr="006825B2">
              <w:rPr>
                <w:sz w:val="22"/>
                <w:szCs w:val="22"/>
              </w:rPr>
              <w:t>2 02 49999 04 9000 150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межбюджетные трансферты, передаваемые бюджетам городских округов (на реализацию мероприятий по обращениям, поступающим к депутатам Законодательного Собрания Тверской области в рамках реализации программ поддержки местных инициатив)</w:t>
            </w:r>
          </w:p>
        </w:tc>
      </w:tr>
      <w:tr w:rsidR="0008613B" w:rsidRPr="006825B2" w:rsidTr="00DC5463">
        <w:trPr>
          <w:trHeight w:val="36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2 02 90054 04 0000 150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от бюджетов муниципальных районов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04 0700 150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(Администрации города Ржева)</w:t>
            </w:r>
          </w:p>
        </w:tc>
      </w:tr>
      <w:tr w:rsidR="0008613B" w:rsidRPr="006825B2" w:rsidTr="00DC5463">
        <w:trPr>
          <w:trHeight w:val="85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2 03 0402</w:t>
            </w:r>
            <w:r w:rsidRPr="006825B2">
              <w:rPr>
                <w:sz w:val="22"/>
                <w:szCs w:val="22"/>
                <w:lang w:val="en-US"/>
              </w:rPr>
              <w:t>0</w:t>
            </w:r>
            <w:r w:rsidRPr="006825B2">
              <w:rPr>
                <w:sz w:val="22"/>
                <w:szCs w:val="22"/>
              </w:rPr>
              <w:t xml:space="preserve"> 04 0700 150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(Администрации города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2 03 04030 04 0000 150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08613B" w:rsidRPr="006825B2" w:rsidTr="00DC5463">
        <w:trPr>
          <w:trHeight w:val="66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2 03 04040 04 0000 150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08613B" w:rsidRPr="006825B2" w:rsidTr="00DC5463">
        <w:trPr>
          <w:trHeight w:val="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2 03 04060 04 0000 150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08613B" w:rsidRPr="006825B2" w:rsidTr="00DC5463">
        <w:trPr>
          <w:trHeight w:val="73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2 04 0401</w:t>
            </w:r>
            <w:r w:rsidRPr="006825B2">
              <w:rPr>
                <w:sz w:val="22"/>
                <w:szCs w:val="22"/>
                <w:lang w:val="en-US"/>
              </w:rPr>
              <w:t>0</w:t>
            </w:r>
            <w:r w:rsidRPr="006825B2">
              <w:rPr>
                <w:sz w:val="22"/>
                <w:szCs w:val="22"/>
              </w:rPr>
              <w:t xml:space="preserve"> 04 0700 150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(Администрации города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2 04 0402</w:t>
            </w:r>
            <w:r w:rsidRPr="006825B2">
              <w:rPr>
                <w:sz w:val="22"/>
                <w:szCs w:val="22"/>
                <w:lang w:val="en-US"/>
              </w:rPr>
              <w:t>0</w:t>
            </w:r>
            <w:r w:rsidRPr="006825B2">
              <w:rPr>
                <w:sz w:val="22"/>
                <w:szCs w:val="22"/>
              </w:rPr>
              <w:t xml:space="preserve"> 04 0700 150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(Администрации города Ржева)</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left w:val="nil"/>
              <w:right w:val="single" w:sz="4" w:space="0" w:color="auto"/>
            </w:tcBorders>
            <w:noWrap/>
            <w:tcMar>
              <w:left w:w="57" w:type="dxa"/>
              <w:right w:w="57" w:type="dxa"/>
            </w:tcMar>
            <w:vAlign w:val="bottom"/>
          </w:tcPr>
          <w:p w:rsidR="0008613B" w:rsidRPr="006825B2" w:rsidRDefault="0008613B" w:rsidP="001F5033">
            <w:pPr>
              <w:jc w:val="center"/>
              <w:rPr>
                <w:sz w:val="22"/>
                <w:szCs w:val="22"/>
              </w:rPr>
            </w:pPr>
            <w:r w:rsidRPr="006825B2">
              <w:rPr>
                <w:sz w:val="22"/>
                <w:szCs w:val="22"/>
              </w:rPr>
              <w:t>2 04 04099 04 0000 150</w:t>
            </w:r>
          </w:p>
        </w:tc>
        <w:tc>
          <w:tcPr>
            <w:tcW w:w="2873" w:type="pct"/>
            <w:tcBorders>
              <w:left w:val="single" w:sz="4" w:space="0" w:color="auto"/>
            </w:tcBorders>
            <w:tcMar>
              <w:left w:w="57" w:type="dxa"/>
              <w:right w:w="57" w:type="dxa"/>
            </w:tcMar>
            <w:vAlign w:val="bottom"/>
          </w:tcPr>
          <w:p w:rsidR="0008613B" w:rsidRPr="006825B2" w:rsidRDefault="0008613B" w:rsidP="001F5033">
            <w:pPr>
              <w:rPr>
                <w:sz w:val="22"/>
                <w:szCs w:val="22"/>
              </w:rPr>
            </w:pPr>
            <w:r w:rsidRPr="006825B2">
              <w:rPr>
                <w:sz w:val="22"/>
                <w:szCs w:val="22"/>
              </w:rPr>
              <w:t>Прочие безвозмездные поступления от негосударственных организаций в бюджеты городских округов</w:t>
            </w:r>
          </w:p>
        </w:tc>
      </w:tr>
      <w:tr w:rsidR="0008613B" w:rsidRPr="006825B2" w:rsidTr="00DC5463">
        <w:trPr>
          <w:trHeight w:val="91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2 07 04010 04 0000 150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04020 04 0700 150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(Администрации города Ржева)</w:t>
            </w:r>
          </w:p>
        </w:tc>
      </w:tr>
      <w:tr w:rsidR="0008613B" w:rsidRPr="006825B2" w:rsidTr="00DC5463">
        <w:trPr>
          <w:trHeight w:val="38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04050 04 0700 150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(Администрации города Ржева)</w:t>
            </w:r>
          </w:p>
        </w:tc>
      </w:tr>
      <w:tr w:rsidR="0008613B" w:rsidRPr="006825B2" w:rsidTr="00DC5463">
        <w:trPr>
          <w:trHeight w:val="38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1F5033">
            <w:pPr>
              <w:jc w:val="center"/>
              <w:rPr>
                <w:sz w:val="22"/>
                <w:szCs w:val="22"/>
                <w:highlight w:val="yellow"/>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04050 04 0000 150</w:t>
            </w:r>
          </w:p>
        </w:tc>
        <w:tc>
          <w:tcPr>
            <w:tcW w:w="2873" w:type="pct"/>
            <w:tcMar>
              <w:left w:w="57" w:type="dxa"/>
              <w:right w:w="57" w:type="dxa"/>
            </w:tcMar>
            <w:vAlign w:val="bottom"/>
          </w:tcPr>
          <w:p w:rsidR="0008613B" w:rsidRPr="006825B2" w:rsidRDefault="0008613B" w:rsidP="001F5033">
            <w:pPr>
              <w:rPr>
                <w:sz w:val="22"/>
                <w:szCs w:val="22"/>
                <w:highlight w:val="yellow"/>
              </w:rPr>
            </w:pPr>
            <w:r w:rsidRPr="006825B2">
              <w:rPr>
                <w:sz w:val="22"/>
                <w:szCs w:val="22"/>
              </w:rPr>
              <w:t>Прочие безвозмездные поступления в бюджеты городских округов</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2 18 04010 04 0000 150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бюджетными учреждениями остатков субсидий прошлых лет</w:t>
            </w:r>
          </w:p>
        </w:tc>
      </w:tr>
      <w:tr w:rsidR="0008613B" w:rsidRPr="006825B2" w:rsidTr="00DC5463">
        <w:trPr>
          <w:trHeight w:val="39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2 18 04020 04 0000 150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автономными учреждениями остатков субсидий прошлых лет</w:t>
            </w:r>
          </w:p>
        </w:tc>
      </w:tr>
      <w:tr w:rsidR="0008613B" w:rsidRPr="006825B2" w:rsidTr="00DC5463">
        <w:trPr>
          <w:trHeight w:val="36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w:t>
            </w:r>
            <w:r w:rsidRPr="006825B2">
              <w:rPr>
                <w:sz w:val="22"/>
                <w:szCs w:val="22"/>
                <w:lang w:val="en-US"/>
              </w:rPr>
              <w:t>3</w:t>
            </w:r>
            <w:r w:rsidRPr="006825B2">
              <w:rPr>
                <w:sz w:val="22"/>
                <w:szCs w:val="22"/>
              </w:rPr>
              <w:t>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иными организациями остатков субсидий прошлых лет</w:t>
            </w:r>
          </w:p>
        </w:tc>
      </w:tr>
      <w:tr w:rsidR="0008613B" w:rsidRPr="006825B2" w:rsidTr="00DC5463">
        <w:trPr>
          <w:trHeight w:val="36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2 19 25013 04 0000 150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lang w:eastAsia="en-US"/>
              </w:rPr>
            </w:pPr>
            <w:r w:rsidRPr="006825B2">
              <w:rPr>
                <w:sz w:val="22"/>
                <w:szCs w:val="22"/>
                <w:lang w:eastAsia="en-US"/>
              </w:rPr>
              <w:t>Возврат остатков субсидий на сокращение доли загрязненных сточных вод из бюджетов городских округов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2 19 25021 04 0000 150</w:t>
            </w:r>
          </w:p>
        </w:tc>
        <w:tc>
          <w:tcPr>
            <w:tcW w:w="2873" w:type="pct"/>
            <w:tcMar>
              <w:left w:w="57" w:type="dxa"/>
              <w:right w:w="57" w:type="dxa"/>
            </w:tcMar>
            <w:vAlign w:val="bottom"/>
          </w:tcPr>
          <w:p w:rsidR="0008613B" w:rsidRPr="006825B2" w:rsidRDefault="0008613B" w:rsidP="001F5033">
            <w:pPr>
              <w:rPr>
                <w:sz w:val="22"/>
                <w:szCs w:val="22"/>
              </w:rPr>
            </w:pPr>
            <w:r w:rsidRPr="006825B2">
              <w:rPr>
                <w:sz w:val="22"/>
                <w:szCs w:val="22"/>
              </w:rPr>
              <w:t>Возврат остатков субсидий на стимулирование программ развития жилищного строительства субъектов Российской Федерации из бюджетов городских округов</w:t>
            </w:r>
          </w:p>
        </w:tc>
      </w:tr>
      <w:tr w:rsidR="0008613B" w:rsidRPr="006825B2" w:rsidTr="00DC5463">
        <w:trPr>
          <w:trHeight w:val="2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2 19 25027 04 0000 150</w:t>
            </w:r>
          </w:p>
        </w:tc>
        <w:tc>
          <w:tcPr>
            <w:tcW w:w="2873" w:type="pct"/>
            <w:tcMar>
              <w:left w:w="57" w:type="dxa"/>
              <w:right w:w="57" w:type="dxa"/>
            </w:tcMar>
            <w:vAlign w:val="bottom"/>
          </w:tcPr>
          <w:p w:rsidR="0008613B" w:rsidRPr="006825B2" w:rsidRDefault="0008613B" w:rsidP="001F5033">
            <w:pPr>
              <w:rPr>
                <w:sz w:val="22"/>
                <w:szCs w:val="22"/>
              </w:rPr>
            </w:pPr>
            <w:r w:rsidRPr="006825B2">
              <w:rPr>
                <w:sz w:val="22"/>
                <w:szCs w:val="22"/>
              </w:rPr>
              <w:t>Возврат остатков субсидий на мероприятия государственной программы Российской Федерации «Доступная среда» из бюджетов городских округов</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2 19 25028 04 0000 150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остатков субсидий на поддержку региональных проектов в сфере информационных технологий из бюджетов городских округов</w:t>
            </w:r>
          </w:p>
        </w:tc>
      </w:tr>
      <w:tr w:rsidR="0008613B" w:rsidRPr="006825B2" w:rsidTr="00DC5463">
        <w:trPr>
          <w:trHeight w:val="60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2 19 25497 04 0000 150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остатков субсидий на реализацию мероприятий по обеспечению жильем молодых семей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2 19 25509 04 0000 150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остатков субсидий на подготовку и проведение празднования на федеральном уровне памятных дат субъектов Российской Федерации из бюджетов городских округов</w:t>
            </w:r>
          </w:p>
        </w:tc>
      </w:tr>
      <w:tr w:rsidR="0008613B" w:rsidRPr="006825B2" w:rsidTr="00DC5463">
        <w:trPr>
          <w:trHeight w:val="2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2 19 25511 04 0000 150</w:t>
            </w:r>
          </w:p>
        </w:tc>
        <w:tc>
          <w:tcPr>
            <w:tcW w:w="2873" w:type="pct"/>
            <w:tcMar>
              <w:left w:w="57" w:type="dxa"/>
              <w:right w:w="57" w:type="dxa"/>
            </w:tcMar>
            <w:vAlign w:val="bottom"/>
          </w:tcPr>
          <w:p w:rsidR="0008613B" w:rsidRPr="006825B2" w:rsidRDefault="0008613B" w:rsidP="001F5033">
            <w:pPr>
              <w:autoSpaceDE w:val="0"/>
              <w:autoSpaceDN w:val="0"/>
              <w:adjustRightInd w:val="0"/>
              <w:rPr>
                <w:sz w:val="22"/>
                <w:szCs w:val="22"/>
              </w:rPr>
            </w:pPr>
            <w:r w:rsidRPr="006825B2">
              <w:rPr>
                <w:sz w:val="22"/>
                <w:szCs w:val="22"/>
              </w:rPr>
              <w:t>Возврат остатков субсидий на проведение комплексных кадастровых работ из бюджетов городских округов</w:t>
            </w:r>
          </w:p>
        </w:tc>
      </w:tr>
      <w:tr w:rsidR="0008613B" w:rsidRPr="006825B2" w:rsidTr="00DC5463">
        <w:trPr>
          <w:trHeight w:val="9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2 19 25520 04 0000 150</w:t>
            </w:r>
          </w:p>
        </w:tc>
        <w:tc>
          <w:tcPr>
            <w:tcW w:w="2873" w:type="pct"/>
            <w:tcMar>
              <w:left w:w="57" w:type="dxa"/>
              <w:right w:w="57" w:type="dxa"/>
            </w:tcMar>
            <w:vAlign w:val="bottom"/>
          </w:tcPr>
          <w:p w:rsidR="0008613B" w:rsidRPr="006825B2" w:rsidRDefault="0008613B" w:rsidP="001F5033">
            <w:pPr>
              <w:rPr>
                <w:sz w:val="22"/>
                <w:szCs w:val="22"/>
              </w:rPr>
            </w:pPr>
            <w:r w:rsidRPr="006825B2">
              <w:rPr>
                <w:sz w:val="22"/>
                <w:szCs w:val="22"/>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w:t>
            </w:r>
          </w:p>
        </w:tc>
      </w:tr>
      <w:tr w:rsidR="0008613B" w:rsidRPr="006825B2" w:rsidTr="00DC5463">
        <w:trPr>
          <w:trHeight w:val="2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2 19 25526 04 0000 150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Возврат остатков субсидий сельскохозяйственным товаропроизводителям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осетроводства из бюджетов городских округов</w:t>
            </w:r>
          </w:p>
        </w:tc>
      </w:tr>
      <w:tr w:rsidR="0008613B" w:rsidRPr="006825B2" w:rsidTr="00DC5463">
        <w:trPr>
          <w:trHeight w:val="2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2 19 25527 04 0000 150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 xml:space="preserve">Возврат остатков субсидий на государственную поддержку малого и среднего предпринимательства, </w:t>
            </w:r>
            <w:r w:rsidRPr="006825B2">
              <w:rPr>
                <w:sz w:val="22"/>
                <w:szCs w:val="22"/>
                <w:lang w:eastAsia="en-US"/>
              </w:rPr>
              <w:t>а также физических лиц, применяющих специальный налоговый режим «Налог на профессиональный доход»,</w:t>
            </w:r>
            <w:r w:rsidRPr="006825B2">
              <w:rPr>
                <w:sz w:val="22"/>
                <w:szCs w:val="22"/>
              </w:rPr>
              <w:t>из бюджетов городских округов</w:t>
            </w:r>
          </w:p>
        </w:tc>
      </w:tr>
      <w:tr w:rsidR="0008613B" w:rsidRPr="006825B2" w:rsidTr="00DC5463">
        <w:trPr>
          <w:trHeight w:val="52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2 19 25555 04 0000 150</w:t>
            </w:r>
          </w:p>
        </w:tc>
        <w:tc>
          <w:tcPr>
            <w:tcW w:w="2873" w:type="pct"/>
            <w:tcMar>
              <w:left w:w="57" w:type="dxa"/>
              <w:right w:w="57" w:type="dxa"/>
            </w:tcMar>
            <w:vAlign w:val="bottom"/>
          </w:tcPr>
          <w:p w:rsidR="0008613B" w:rsidRPr="006825B2" w:rsidRDefault="0008613B" w:rsidP="001F5033">
            <w:pPr>
              <w:autoSpaceDE w:val="0"/>
              <w:autoSpaceDN w:val="0"/>
              <w:adjustRightInd w:val="0"/>
              <w:rPr>
                <w:sz w:val="22"/>
                <w:szCs w:val="22"/>
              </w:rPr>
            </w:pPr>
            <w:r w:rsidRPr="006825B2">
              <w:rPr>
                <w:sz w:val="22"/>
                <w:szCs w:val="22"/>
              </w:rPr>
              <w:t>Возврат остатков субсидий на реализацию программ формирования современной городской среды из бюджетов городских округов</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2 19 27112 04 2001 150</w:t>
            </w:r>
          </w:p>
        </w:tc>
        <w:tc>
          <w:tcPr>
            <w:tcW w:w="2873" w:type="pct"/>
            <w:tcMar>
              <w:left w:w="57" w:type="dxa"/>
              <w:right w:w="57" w:type="dxa"/>
            </w:tcMar>
            <w:vAlign w:val="bottom"/>
          </w:tcPr>
          <w:p w:rsidR="0008613B" w:rsidRPr="006825B2" w:rsidRDefault="0008613B" w:rsidP="007D6073">
            <w:pPr>
              <w:autoSpaceDE w:val="0"/>
              <w:autoSpaceDN w:val="0"/>
              <w:adjustRightInd w:val="0"/>
              <w:rPr>
                <w:sz w:val="22"/>
                <w:szCs w:val="22"/>
              </w:rPr>
            </w:pPr>
            <w:r w:rsidRPr="006825B2">
              <w:rPr>
                <w:sz w:val="22"/>
                <w:szCs w:val="22"/>
              </w:rPr>
              <w:t xml:space="preserve">Возврат остатков субсидий на софинансирование капитальных вложений в объекты муниципальной собственности из бюджетов городских округов </w:t>
            </w:r>
            <w:r w:rsidRPr="006825B2">
              <w:rPr>
                <w:sz w:val="22"/>
                <w:szCs w:val="22"/>
                <w:lang w:eastAsia="en-US"/>
              </w:rPr>
              <w:t>(</w:t>
            </w:r>
            <w:r w:rsidRPr="006825B2">
              <w:rPr>
                <w:sz w:val="22"/>
                <w:szCs w:val="22"/>
              </w:rPr>
              <w:t>на развитие системы газоснабжения населенных пунктов Тверской области</w:t>
            </w:r>
            <w:r w:rsidRPr="006825B2">
              <w:rPr>
                <w:sz w:val="22"/>
                <w:szCs w:val="22"/>
                <w:lang w:eastAsia="en-US"/>
              </w:rPr>
              <w:t>)</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2 19 27112 04 2050 150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 xml:space="preserve">Возврат остатков субсидий на софинансирование капитальных вложений в объекты муниципальной собственности из бюджетов городских округов </w:t>
            </w:r>
            <w:r w:rsidRPr="006825B2">
              <w:rPr>
                <w:sz w:val="22"/>
                <w:szCs w:val="22"/>
                <w:lang w:eastAsia="en-US"/>
              </w:rPr>
              <w:t>(</w:t>
            </w:r>
            <w:r w:rsidRPr="006825B2">
              <w:rPr>
                <w:iCs/>
                <w:sz w:val="22"/>
                <w:szCs w:val="22"/>
              </w:rPr>
              <w:t>на реализацию Закона Тверской области от 16.02.2009 №7-ЗО «О статусе города Тверской области, удостоенного почетного звания Российской Федерации «Город воинской славы»</w:t>
            </w:r>
            <w:r w:rsidRPr="006825B2">
              <w:rPr>
                <w:sz w:val="22"/>
                <w:szCs w:val="22"/>
                <w:lang w:eastAsia="en-US"/>
              </w:rPr>
              <w:t>)</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2 19 27112 04 2131 150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 xml:space="preserve">Возврат остатков субсидий на софинансирование капитальных вложений в объекты муниципальной собственности из бюджетов городских округов </w:t>
            </w:r>
            <w:r w:rsidRPr="006825B2">
              <w:rPr>
                <w:sz w:val="22"/>
                <w:szCs w:val="22"/>
                <w:lang w:eastAsia="en-US"/>
              </w:rPr>
              <w:t>(</w:t>
            </w:r>
            <w:r w:rsidRPr="006825B2">
              <w:rPr>
                <w:sz w:val="22"/>
                <w:szCs w:val="22"/>
              </w:rPr>
              <w:t>на модернизацию объектов теплоэнергетических комплексов муниципальных образований Тверской области</w:t>
            </w:r>
            <w:r w:rsidRPr="006825B2">
              <w:rPr>
                <w:sz w:val="22"/>
                <w:szCs w:val="22"/>
                <w:lang w:eastAsia="en-US"/>
              </w:rPr>
              <w:t>)</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2 19 27112 04 2143 150</w:t>
            </w:r>
          </w:p>
        </w:tc>
        <w:tc>
          <w:tcPr>
            <w:tcW w:w="2873" w:type="pct"/>
            <w:tcMar>
              <w:left w:w="57" w:type="dxa"/>
              <w:right w:w="57" w:type="dxa"/>
            </w:tcMar>
            <w:vAlign w:val="bottom"/>
          </w:tcPr>
          <w:p w:rsidR="0008613B" w:rsidRPr="006825B2" w:rsidRDefault="0008613B" w:rsidP="00702BAB">
            <w:pPr>
              <w:autoSpaceDE w:val="0"/>
              <w:autoSpaceDN w:val="0"/>
              <w:adjustRightInd w:val="0"/>
              <w:rPr>
                <w:sz w:val="22"/>
                <w:szCs w:val="22"/>
              </w:rPr>
            </w:pPr>
            <w:r w:rsidRPr="006825B2">
              <w:rPr>
                <w:sz w:val="22"/>
                <w:szCs w:val="22"/>
              </w:rPr>
              <w:t xml:space="preserve">Возврат остатков субсидий на софинансирование капитальных вложений в объекты муниципальной собственности из бюджетов городских округов </w:t>
            </w:r>
            <w:r w:rsidRPr="006825B2">
              <w:rPr>
                <w:sz w:val="22"/>
                <w:szCs w:val="22"/>
                <w:lang w:eastAsia="en-US"/>
              </w:rPr>
              <w:t>(</w:t>
            </w:r>
            <w:r w:rsidRPr="006825B2">
              <w:rPr>
                <w:sz w:val="22"/>
                <w:szCs w:val="22"/>
              </w:rPr>
              <w:t xml:space="preserve">на </w:t>
            </w:r>
            <w:r w:rsidRPr="006825B2">
              <w:rPr>
                <w:iCs/>
                <w:sz w:val="22"/>
                <w:szCs w:val="22"/>
              </w:rPr>
              <w:t>создание благоприятных условий для развития малоэтажного (индивидуального) жилищного строительства</w:t>
            </w:r>
            <w:r w:rsidRPr="006825B2">
              <w:rPr>
                <w:sz w:val="22"/>
                <w:szCs w:val="22"/>
                <w:lang w:eastAsia="en-US"/>
              </w:rPr>
              <w:t>)</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2 19 27112 04 2144 150</w:t>
            </w:r>
          </w:p>
        </w:tc>
        <w:tc>
          <w:tcPr>
            <w:tcW w:w="2873" w:type="pct"/>
            <w:tcMar>
              <w:left w:w="57" w:type="dxa"/>
              <w:right w:w="57" w:type="dxa"/>
            </w:tcMar>
            <w:vAlign w:val="bottom"/>
          </w:tcPr>
          <w:p w:rsidR="0008613B" w:rsidRPr="006825B2" w:rsidRDefault="0008613B" w:rsidP="00702BAB">
            <w:pPr>
              <w:autoSpaceDE w:val="0"/>
              <w:autoSpaceDN w:val="0"/>
              <w:adjustRightInd w:val="0"/>
              <w:rPr>
                <w:sz w:val="22"/>
                <w:szCs w:val="22"/>
              </w:rPr>
            </w:pPr>
            <w:r w:rsidRPr="006825B2">
              <w:rPr>
                <w:sz w:val="22"/>
                <w:szCs w:val="22"/>
              </w:rPr>
              <w:t xml:space="preserve">Возврат остатков субсидий на софинансирование капитальных вложений в объекты муниципальной собственности из бюджетов городских округов (на </w:t>
            </w:r>
            <w:r w:rsidRPr="006825B2">
              <w:rPr>
                <w:iCs/>
                <w:sz w:val="22"/>
                <w:szCs w:val="22"/>
              </w:rPr>
              <w:t>строительство, реконструкцию муниципальных объектов дошкольного образования)</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2 19 27112 04 2187 150</w:t>
            </w:r>
          </w:p>
        </w:tc>
        <w:tc>
          <w:tcPr>
            <w:tcW w:w="2873" w:type="pct"/>
            <w:tcMar>
              <w:left w:w="57" w:type="dxa"/>
              <w:right w:w="57" w:type="dxa"/>
            </w:tcMar>
            <w:vAlign w:val="bottom"/>
          </w:tcPr>
          <w:p w:rsidR="0008613B" w:rsidRPr="006825B2" w:rsidRDefault="0008613B" w:rsidP="00702BAB">
            <w:pPr>
              <w:autoSpaceDE w:val="0"/>
              <w:autoSpaceDN w:val="0"/>
              <w:adjustRightInd w:val="0"/>
              <w:rPr>
                <w:sz w:val="22"/>
                <w:szCs w:val="22"/>
              </w:rPr>
            </w:pPr>
            <w:r w:rsidRPr="006825B2">
              <w:rPr>
                <w:sz w:val="22"/>
                <w:szCs w:val="22"/>
              </w:rPr>
              <w:t>Возврат остатков субсидий на софинансирование капитальных вложений в объекты муниципальной собственности из бюджетов городских округов (на строительство, реконструкцию муниципальных объектов общего образования)</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2 19 27112 04 2205 150</w:t>
            </w:r>
          </w:p>
        </w:tc>
        <w:tc>
          <w:tcPr>
            <w:tcW w:w="2873" w:type="pct"/>
            <w:tcMar>
              <w:left w:w="57" w:type="dxa"/>
              <w:right w:w="57" w:type="dxa"/>
            </w:tcMar>
            <w:vAlign w:val="bottom"/>
          </w:tcPr>
          <w:p w:rsidR="0008613B" w:rsidRPr="006825B2" w:rsidRDefault="0008613B" w:rsidP="00702BAB">
            <w:pPr>
              <w:autoSpaceDE w:val="0"/>
              <w:autoSpaceDN w:val="0"/>
              <w:adjustRightInd w:val="0"/>
              <w:rPr>
                <w:sz w:val="22"/>
                <w:szCs w:val="22"/>
              </w:rPr>
            </w:pPr>
            <w:r w:rsidRPr="006825B2">
              <w:rPr>
                <w:sz w:val="22"/>
                <w:szCs w:val="22"/>
              </w:rPr>
              <w:t>Возврат остатков субсидий на софинансирование капитальных вложений в объекты муниципальной собственности из бюджетов городских округов (</w:t>
            </w:r>
            <w:r w:rsidRPr="006825B2">
              <w:rPr>
                <w:iCs/>
                <w:sz w:val="22"/>
                <w:szCs w:val="22"/>
              </w:rPr>
              <w:t>на строительство, реконструкцию муниципальных объектов водоснабжения и водоотведения)</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2 19 27112 04 2215 150</w:t>
            </w:r>
          </w:p>
        </w:tc>
        <w:tc>
          <w:tcPr>
            <w:tcW w:w="2873" w:type="pct"/>
            <w:tcMar>
              <w:left w:w="57" w:type="dxa"/>
              <w:right w:w="57" w:type="dxa"/>
            </w:tcMar>
            <w:vAlign w:val="bottom"/>
          </w:tcPr>
          <w:p w:rsidR="0008613B" w:rsidRPr="006825B2" w:rsidRDefault="0008613B" w:rsidP="007D6073">
            <w:pPr>
              <w:autoSpaceDE w:val="0"/>
              <w:autoSpaceDN w:val="0"/>
              <w:adjustRightInd w:val="0"/>
              <w:rPr>
                <w:bCs/>
                <w:sz w:val="22"/>
                <w:szCs w:val="22"/>
              </w:rPr>
            </w:pPr>
            <w:r w:rsidRPr="006825B2">
              <w:rPr>
                <w:sz w:val="22"/>
                <w:szCs w:val="22"/>
              </w:rPr>
              <w:t>Возврат остатков субсидий на софинансирование капитальных вложений в объекты муниципальной собственности из бюджетов городских округов (</w:t>
            </w:r>
            <w:r w:rsidRPr="006825B2">
              <w:rPr>
                <w:bCs/>
                <w:sz w:val="22"/>
                <w:szCs w:val="22"/>
              </w:rPr>
              <w:t xml:space="preserve">на </w:t>
            </w:r>
          </w:p>
          <w:p w:rsidR="0008613B" w:rsidRPr="006825B2" w:rsidRDefault="0008613B" w:rsidP="007D6073">
            <w:pPr>
              <w:autoSpaceDE w:val="0"/>
              <w:autoSpaceDN w:val="0"/>
              <w:adjustRightInd w:val="0"/>
              <w:rPr>
                <w:sz w:val="22"/>
                <w:szCs w:val="22"/>
              </w:rPr>
            </w:pPr>
            <w:r w:rsidRPr="006825B2">
              <w:rPr>
                <w:bCs/>
                <w:sz w:val="22"/>
                <w:szCs w:val="22"/>
              </w:rPr>
              <w:t>строительство, реконструкцию муниципальных объектов физкультурно-спортивного назначения</w:t>
            </w:r>
            <w:r w:rsidRPr="006825B2">
              <w:rPr>
                <w:iCs/>
                <w:sz w:val="22"/>
                <w:szCs w:val="22"/>
              </w:rPr>
              <w:t>)</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2 19 27112 04 2231 150</w:t>
            </w:r>
          </w:p>
        </w:tc>
        <w:tc>
          <w:tcPr>
            <w:tcW w:w="2873" w:type="pct"/>
            <w:tcMar>
              <w:left w:w="57" w:type="dxa"/>
              <w:right w:w="57" w:type="dxa"/>
            </w:tcMar>
            <w:vAlign w:val="bottom"/>
          </w:tcPr>
          <w:p w:rsidR="0008613B" w:rsidRPr="006825B2" w:rsidRDefault="0008613B" w:rsidP="007D6073">
            <w:pPr>
              <w:autoSpaceDE w:val="0"/>
              <w:autoSpaceDN w:val="0"/>
              <w:adjustRightInd w:val="0"/>
              <w:rPr>
                <w:sz w:val="22"/>
                <w:szCs w:val="22"/>
              </w:rPr>
            </w:pPr>
            <w:r w:rsidRPr="006825B2">
              <w:rPr>
                <w:sz w:val="22"/>
                <w:szCs w:val="22"/>
              </w:rPr>
              <w:t>Возврат остатков субсидий на софинансирование капитальных вложений в объекты муниципальной собственности из бюджетов городских округов (на строительство автомобильных дорог общего пользования местного значения к объектам туристской инфраструктуры)</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2 19 35082 04 0000 150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lang w:eastAsia="en-US"/>
              </w:rPr>
            </w:pPr>
            <w:r w:rsidRPr="006825B2">
              <w:rPr>
                <w:sz w:val="22"/>
                <w:szCs w:val="22"/>
                <w:lang w:eastAsia="en-US"/>
              </w:rPr>
              <w:t>Возврат остатков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2 19 35120 04 0000 150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2 19 35469 04 0000 150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lang w:eastAsia="en-US"/>
              </w:rPr>
            </w:pPr>
            <w:r w:rsidRPr="006825B2">
              <w:rPr>
                <w:sz w:val="22"/>
                <w:szCs w:val="22"/>
                <w:lang w:eastAsia="en-US"/>
              </w:rPr>
              <w:t>Возврат остатков субвенций на проведение Всероссийской переписи населения 2020 года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2 19 35930 04 0000 150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Возврат остатков субвенций на государственную регистрацию актов гражданского состояния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2 19 45141 04 0000 150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городских округов</w:t>
            </w:r>
          </w:p>
        </w:tc>
      </w:tr>
      <w:tr w:rsidR="0008613B" w:rsidRPr="006825B2" w:rsidTr="00DC5463">
        <w:trPr>
          <w:trHeight w:val="23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2 19 60010 04 0512 150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r w:rsidRPr="006825B2">
              <w:rPr>
                <w:sz w:val="22"/>
                <w:szCs w:val="22"/>
              </w:rPr>
              <w:t>)</w:t>
            </w:r>
          </w:p>
        </w:tc>
      </w:tr>
      <w:tr w:rsidR="0008613B" w:rsidRPr="006825B2" w:rsidTr="00DC5463">
        <w:trPr>
          <w:trHeight w:val="19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2 19 60010 04 0513 150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r w:rsidRPr="006825B2">
              <w:rPr>
                <w:sz w:val="22"/>
                <w:szCs w:val="22"/>
              </w:rPr>
              <w:t>)</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осуществление государственных полномочий по созданию, исполнению полномочий и обеспечению деятельности комиссий по делам несовершеннолетних)</w:t>
            </w:r>
          </w:p>
        </w:tc>
      </w:tr>
      <w:tr w:rsidR="0008613B" w:rsidRPr="006825B2" w:rsidTr="00DC5463">
        <w:trPr>
          <w:trHeight w:val="95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2 19 60010 04 2043 150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проведение работ по восстановлению воинских захоронений</w:t>
            </w:r>
            <w:r w:rsidRPr="006825B2">
              <w:rPr>
                <w:sz w:val="22"/>
                <w:szCs w:val="22"/>
              </w:rPr>
              <w:t>)</w:t>
            </w:r>
          </w:p>
        </w:tc>
      </w:tr>
      <w:tr w:rsidR="0008613B" w:rsidRPr="006825B2" w:rsidTr="00DC5463">
        <w:trPr>
          <w:trHeight w:val="46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2 19 60010 04 2045 150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обеспечение жилыми помещениями малоимущих многодетных семей, нуждающихся в жилых помещениях</w:t>
            </w:r>
            <w:r w:rsidRPr="006825B2">
              <w:rPr>
                <w:sz w:val="22"/>
                <w:szCs w:val="22"/>
              </w:rPr>
              <w:t>)</w:t>
            </w:r>
          </w:p>
        </w:tc>
      </w:tr>
      <w:tr w:rsidR="0008613B" w:rsidRPr="006825B2" w:rsidTr="00DC5463">
        <w:trPr>
          <w:trHeight w:val="89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2 19 60010 04 2049 150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поддержку редакций районных и городских газет</w:t>
            </w:r>
            <w:r w:rsidRPr="006825B2">
              <w:rPr>
                <w:sz w:val="22"/>
                <w:szCs w:val="22"/>
              </w:rPr>
              <w:t>)</w:t>
            </w:r>
          </w:p>
        </w:tc>
      </w:tr>
      <w:tr w:rsidR="0008613B" w:rsidRPr="006825B2" w:rsidTr="00DC5463">
        <w:trPr>
          <w:trHeight w:val="147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2 19 60010 04 2051 150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Возврат прочих остатков субсидий, субвенций и иных межбюджетных трансфертов, имеющих целевое назначение, прошлых лет из бюджетов городских округов (прочих субсидий </w:t>
            </w:r>
            <w:r w:rsidRPr="006825B2">
              <w:rPr>
                <w:iCs/>
                <w:sz w:val="22"/>
                <w:szCs w:val="22"/>
              </w:rPr>
              <w:t>на реализацию Закона Тверской области от 16.02.2009 №7-ЗО «О статусе города Тверской области, удостоенного почетного звания Российской Федерации «Город воинской славы»</w:t>
            </w:r>
            <w:r w:rsidRPr="006825B2">
              <w:rPr>
                <w:sz w:val="22"/>
                <w:szCs w:val="22"/>
              </w:rPr>
              <w:t>)</w:t>
            </w:r>
          </w:p>
        </w:tc>
      </w:tr>
      <w:tr w:rsidR="0008613B" w:rsidRPr="006825B2" w:rsidTr="00DC5463">
        <w:trPr>
          <w:trHeight w:val="147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2 19 60010 04 2052 150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Возврат прочих остатков субсидий, субвенций и иных межбюджетных трансфертов, имеющих целевое назначение, прошлых лет из бюджетов городских округов (прочих межбюджетных трансфертов </w:t>
            </w:r>
            <w:r w:rsidRPr="006825B2">
              <w:rPr>
                <w:iCs/>
                <w:sz w:val="22"/>
                <w:szCs w:val="22"/>
              </w:rPr>
              <w:t>на реализацию Закона Тверской области от 16.02.2009 №7-ЗО «О статусе города Тверской области, удостоенного почетного звания Российской Федерации «Город воинской славы»</w:t>
            </w:r>
            <w:r w:rsidRPr="006825B2">
              <w:rPr>
                <w:sz w:val="22"/>
                <w:szCs w:val="22"/>
              </w:rPr>
              <w:t>)</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2 19 60010 04 2062 150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развитие материально-технической базы  редакций районных и городских газет</w:t>
            </w:r>
            <w:r w:rsidRPr="006825B2">
              <w:rPr>
                <w:sz w:val="22"/>
                <w:szCs w:val="22"/>
              </w:rPr>
              <w:t>)</w:t>
            </w:r>
          </w:p>
        </w:tc>
      </w:tr>
      <w:tr w:rsidR="0008613B" w:rsidRPr="006825B2" w:rsidTr="00DC5463">
        <w:trPr>
          <w:trHeight w:val="2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2 19 60010 04 2070 150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осуществление органами местного самоуправления отдельных государственных полномочий Тверской области в сфере осуществления дорожной деятельности</w:t>
            </w:r>
            <w:r w:rsidRPr="006825B2">
              <w:rPr>
                <w:sz w:val="22"/>
                <w:szCs w:val="22"/>
              </w:rPr>
              <w:t>)</w:t>
            </w:r>
          </w:p>
        </w:tc>
      </w:tr>
      <w:tr w:rsidR="0008613B" w:rsidRPr="006825B2" w:rsidTr="00DC5463">
        <w:trPr>
          <w:trHeight w:val="2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w:t>
            </w:r>
            <w:r w:rsidRPr="006825B2">
              <w:rPr>
                <w:sz w:val="22"/>
                <w:szCs w:val="22"/>
                <w:lang w:val="en-US"/>
              </w:rPr>
              <w:t>1</w:t>
            </w:r>
            <w:r w:rsidRPr="006825B2">
              <w:rPr>
                <w:sz w:val="22"/>
                <w:szCs w:val="22"/>
              </w:rPr>
              <w:t>14 150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Возврат прочих остатков субсидий, субвенций и иных межбюджетных трансфертов, имеющих целевое назначение, прошлых лет из бюджетов городских округов (на осуществление </w:t>
            </w:r>
            <w:r w:rsidRPr="006825B2">
              <w:rPr>
                <w:iCs/>
                <w:sz w:val="22"/>
                <w:szCs w:val="22"/>
              </w:rPr>
              <w:t>государственных полномочий Тверской области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r w:rsidRPr="006825B2">
              <w:rPr>
                <w:sz w:val="22"/>
                <w:szCs w:val="22"/>
              </w:rPr>
              <w:t>)</w:t>
            </w:r>
          </w:p>
        </w:tc>
      </w:tr>
      <w:tr w:rsidR="0008613B" w:rsidRPr="006825B2" w:rsidTr="00DC5463">
        <w:trPr>
          <w:trHeight w:val="75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2 19 60010 04 2151 150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осуществление органами местного самоуправления отдельных государственных полномочий Тверской области по организации проведения на территории Тверской области мероприятий по предупреждению и ликвидации болезней животных, их лечению, защите населения от болезней, общих для человека и животных)</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2 19 60010 04 2164 150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2 19 60010 04 2192 150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bCs/>
                <w:sz w:val="22"/>
                <w:szCs w:val="22"/>
              </w:rPr>
              <w:t>на</w:t>
            </w:r>
            <w:r w:rsidRPr="006825B2">
              <w:rPr>
                <w:sz w:val="22"/>
                <w:szCs w:val="22"/>
              </w:rPr>
              <w:t xml:space="preserve"> </w:t>
            </w:r>
            <w:r w:rsidRPr="006825B2">
              <w:rPr>
                <w:bCs/>
                <w:sz w:val="22"/>
                <w:szCs w:val="22"/>
              </w:rPr>
              <w:t>осуществление органами местного самоуправления муниципальных образований Тверской области отдельных государственных полномочий Тверской области по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sidRPr="006825B2">
              <w:rPr>
                <w:sz w:val="22"/>
                <w:szCs w:val="22"/>
              </w:rPr>
              <w:t>)</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2 19 60010 04 2206 150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проведение капитального ремонта объектов теплоэнергетических комплексов муниципальных образований Тверской области)</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2 19 60010 04 2209 150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обеспечение жильем молодых семей без привлечения средств федерального бюджета)</w:t>
            </w:r>
          </w:p>
        </w:tc>
      </w:tr>
      <w:tr w:rsidR="0008613B" w:rsidRPr="006825B2" w:rsidTr="00DC5463">
        <w:trPr>
          <w:trHeight w:val="39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2 19 60010 04 2217 150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осуществление государственных полномочий по обеспечению благоустроенными жилыми помещениями специализированного жилищного фонда детей-сирот, детей, оставшихся без попечения родителей, лиц из их числа по договорам найма специализированных жилых помещений за счет средств областного бюджета Тверской области)</w:t>
            </w:r>
          </w:p>
        </w:tc>
      </w:tr>
      <w:tr w:rsidR="0008613B" w:rsidRPr="006825B2" w:rsidTr="00DC5463">
        <w:trPr>
          <w:trHeight w:val="23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2 19 60010 04 2218 150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bCs/>
                <w:sz w:val="22"/>
                <w:szCs w:val="22"/>
              </w:rPr>
              <w:t>на содействие развитию малого и среднего предпринимательства в сфере туризма)</w:t>
            </w:r>
          </w:p>
        </w:tc>
      </w:tr>
      <w:tr w:rsidR="0008613B" w:rsidRPr="006825B2" w:rsidTr="00DC5463">
        <w:trPr>
          <w:trHeight w:val="74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2 19 60010 04 2512 150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2 19 60010 04 2513 150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реализацию мероприятий по переселению граждан из аварийного жилищного фонда за счет средств областного бюджета Тверской области, обеспечивающих софинансирование переселения граждан из аварийного жилищного фонда)</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2 19 60010 04 9025 150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реализацию программы по поддержке местных инициатив в Тверской области «Благоустройство придомовой территории по адресу: Тверская обл., г. Ржев, ул. 8 Марта, дом 31»)</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2 19 60010 04 9026 150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реализацию программы по поддержке местных инициатив в Тверской области «Благоустройство придомовой территории по адресу: Тверская обл., г. Ржев, ул. Республиканская, дом 11/30»)</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601</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2 19 60010 04 9029 150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реализацию программы по поддержке местных инициатив в Тверской области «Благоустройство территории западной и южной сторон дома № 2А по адресу: Тверская обл., г. Ржев, Осташковский проезд»)</w:t>
            </w:r>
          </w:p>
        </w:tc>
      </w:tr>
      <w:tr w:rsidR="0008613B" w:rsidRPr="006825B2" w:rsidTr="00DC5463">
        <w:trPr>
          <w:trHeight w:val="277"/>
        </w:trPr>
        <w:tc>
          <w:tcPr>
            <w:tcW w:w="803" w:type="pct"/>
            <w:noWrap/>
            <w:tcMar>
              <w:left w:w="57" w:type="dxa"/>
              <w:right w:w="57" w:type="dxa"/>
            </w:tcMar>
            <w:vAlign w:val="bottom"/>
          </w:tcPr>
          <w:p w:rsidR="0008613B" w:rsidRPr="006825B2" w:rsidRDefault="0008613B" w:rsidP="00AE7CB6">
            <w:pPr>
              <w:jc w:val="center"/>
              <w:rPr>
                <w:b/>
                <w:snapToGrid w:val="0"/>
                <w:sz w:val="22"/>
                <w:szCs w:val="22"/>
              </w:rPr>
            </w:pPr>
            <w:r w:rsidRPr="006825B2">
              <w:rPr>
                <w:b/>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napToGrid w:val="0"/>
                <w:sz w:val="22"/>
                <w:szCs w:val="22"/>
              </w:rPr>
            </w:pPr>
          </w:p>
        </w:tc>
        <w:tc>
          <w:tcPr>
            <w:tcW w:w="2873" w:type="pct"/>
            <w:tcMar>
              <w:left w:w="57" w:type="dxa"/>
              <w:right w:w="57" w:type="dxa"/>
            </w:tcMar>
            <w:vAlign w:val="bottom"/>
          </w:tcPr>
          <w:p w:rsidR="0008613B" w:rsidRPr="006825B2" w:rsidRDefault="0008613B" w:rsidP="005A592A">
            <w:pPr>
              <w:pStyle w:val="Heading7"/>
              <w:jc w:val="left"/>
              <w:rPr>
                <w:color w:val="auto"/>
                <w:sz w:val="22"/>
                <w:szCs w:val="22"/>
              </w:rPr>
            </w:pPr>
            <w:r w:rsidRPr="006825B2">
              <w:rPr>
                <w:color w:val="auto"/>
                <w:sz w:val="22"/>
                <w:szCs w:val="22"/>
              </w:rPr>
              <w:t>Комитет по управлению имуществом города Ржева Тверской области</w:t>
            </w:r>
          </w:p>
        </w:tc>
      </w:tr>
      <w:tr w:rsidR="0008613B" w:rsidRPr="006825B2" w:rsidTr="00DC5463">
        <w:trPr>
          <w:trHeight w:val="47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1 11 02084 04 0000 120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размещения сумм, аккумулируемых в ходе проведения аукционов по продаже акций, находящихся в собственности городских округов</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1 11 0501</w:t>
            </w:r>
            <w:r w:rsidRPr="006825B2">
              <w:rPr>
                <w:sz w:val="22"/>
                <w:szCs w:val="22"/>
                <w:lang w:val="en-US"/>
              </w:rPr>
              <w:t>2</w:t>
            </w:r>
            <w:r w:rsidRPr="006825B2">
              <w:rPr>
                <w:sz w:val="22"/>
                <w:szCs w:val="22"/>
              </w:rPr>
              <w:t xml:space="preserve"> 04 0000 120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08613B" w:rsidRPr="006825B2" w:rsidTr="00DC5463">
        <w:trPr>
          <w:trHeight w:val="1164"/>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1 11 05024 04 0000 120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r>
      <w:tr w:rsidR="0008613B" w:rsidRPr="006825B2" w:rsidTr="00DC5463">
        <w:trPr>
          <w:trHeight w:val="96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1 11 05027 04 0000 120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r>
      <w:tr w:rsidR="0008613B" w:rsidRPr="006825B2" w:rsidTr="00DC5463">
        <w:trPr>
          <w:trHeight w:val="896"/>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1 11 05034 04 0000 120</w:t>
            </w:r>
          </w:p>
        </w:tc>
        <w:tc>
          <w:tcPr>
            <w:tcW w:w="2873" w:type="pct"/>
            <w:tcMar>
              <w:left w:w="57" w:type="dxa"/>
              <w:right w:w="57" w:type="dxa"/>
            </w:tcMar>
            <w:vAlign w:val="bottom"/>
          </w:tcPr>
          <w:p w:rsidR="0008613B" w:rsidRPr="006825B2" w:rsidRDefault="0008613B" w:rsidP="005A592A">
            <w:pPr>
              <w:rPr>
                <w:rFonts w:eastAsia="Arial Unicode MS"/>
                <w:sz w:val="22"/>
                <w:szCs w:val="22"/>
              </w:rPr>
            </w:pPr>
            <w:r w:rsidRPr="006825B2">
              <w:rPr>
                <w:rFonts w:eastAsia="Arial Unicode MS"/>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r>
      <w:tr w:rsidR="0008613B" w:rsidRPr="006825B2" w:rsidTr="00DC5463">
        <w:trPr>
          <w:trHeight w:val="318"/>
        </w:trPr>
        <w:tc>
          <w:tcPr>
            <w:tcW w:w="803" w:type="pct"/>
            <w:noWrap/>
            <w:tcMar>
              <w:left w:w="57" w:type="dxa"/>
              <w:right w:w="57" w:type="dxa"/>
            </w:tcMar>
            <w:vAlign w:val="bottom"/>
          </w:tcPr>
          <w:p w:rsidR="0008613B" w:rsidRPr="006825B2" w:rsidRDefault="0008613B" w:rsidP="00AE7CB6">
            <w:pPr>
              <w:jc w:val="center"/>
              <w:rPr>
                <w:snapToGrid w:val="0"/>
                <w:sz w:val="22"/>
                <w:szCs w:val="22"/>
                <w:lang w:val="en-US"/>
              </w:rPr>
            </w:pPr>
            <w:r w:rsidRPr="006825B2">
              <w:rPr>
                <w:snapToGrid w:val="0"/>
                <w:sz w:val="22"/>
                <w:szCs w:val="22"/>
                <w:lang w:val="en-US"/>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1 11 05074 04 0000 120</w:t>
            </w:r>
          </w:p>
        </w:tc>
        <w:tc>
          <w:tcPr>
            <w:tcW w:w="2873" w:type="pct"/>
            <w:tcMar>
              <w:left w:w="57" w:type="dxa"/>
              <w:right w:w="57" w:type="dxa"/>
            </w:tcMar>
            <w:vAlign w:val="bottom"/>
          </w:tcPr>
          <w:p w:rsidR="0008613B" w:rsidRPr="006825B2" w:rsidRDefault="0008613B" w:rsidP="005A592A">
            <w:pPr>
              <w:rPr>
                <w:rFonts w:eastAsia="Arial Unicode MS"/>
                <w:sz w:val="22"/>
                <w:szCs w:val="22"/>
              </w:rPr>
            </w:pPr>
            <w:r w:rsidRPr="006825B2">
              <w:rPr>
                <w:sz w:val="22"/>
                <w:szCs w:val="22"/>
              </w:rPr>
              <w:t>Доходы от сдачи в аренду имущества, составляющего казну городских округов (за исключением земельных участков)</w:t>
            </w:r>
          </w:p>
        </w:tc>
      </w:tr>
      <w:tr w:rsidR="0008613B" w:rsidRPr="006825B2" w:rsidTr="00DC5463">
        <w:trPr>
          <w:trHeight w:val="530"/>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1 11 05312 04 0000 120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r>
      <w:tr w:rsidR="0008613B" w:rsidRPr="006825B2" w:rsidTr="00DC5463">
        <w:trPr>
          <w:trHeight w:val="530"/>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1 11 05324 04 0000 120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1 11 07014 04 0000 120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1 11 09044 04 0000 120</w:t>
            </w:r>
          </w:p>
        </w:tc>
        <w:tc>
          <w:tcPr>
            <w:tcW w:w="2873" w:type="pct"/>
            <w:tcMar>
              <w:left w:w="57" w:type="dxa"/>
              <w:right w:w="57" w:type="dxa"/>
            </w:tcMar>
            <w:vAlign w:val="bottom"/>
          </w:tcPr>
          <w:p w:rsidR="0008613B" w:rsidRPr="006825B2" w:rsidRDefault="0008613B" w:rsidP="005A592A">
            <w:pPr>
              <w:rPr>
                <w:sz w:val="22"/>
                <w:szCs w:val="22"/>
              </w:rPr>
            </w:pPr>
            <w:r w:rsidRPr="006825B2">
              <w:rPr>
                <w:snapToGrid w:val="0"/>
                <w:sz w:val="22"/>
                <w:szCs w:val="22"/>
              </w:rPr>
              <w:t xml:space="preserve">Прочие поступления от использования имущества, находящегося в собственности городских округов (за </w:t>
            </w:r>
            <w:r w:rsidRPr="006825B2">
              <w:rPr>
                <w:sz w:val="22"/>
                <w:szCs w:val="22"/>
              </w:rPr>
              <w:t>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1 13 02064 04 0000 130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поступающие в порядке возмещения расходов, понесенных в связи с эксплуатацией имущества городских округов</w:t>
            </w:r>
          </w:p>
        </w:tc>
      </w:tr>
      <w:tr w:rsidR="0008613B" w:rsidRPr="006825B2" w:rsidTr="00DC5463">
        <w:trPr>
          <w:trHeight w:val="70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(возврат дебиторской задолженности получателями средств бюджетов городских округов)  </w:t>
            </w:r>
          </w:p>
        </w:tc>
      </w:tr>
      <w:tr w:rsidR="0008613B" w:rsidRPr="006825B2" w:rsidTr="00DC5463">
        <w:trPr>
          <w:trHeight w:val="34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1 13 02994 04 0030 130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(прочие доходы от компенсации затрат бюджета)  </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1 14 01040 04 0000 410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продажи квартир, находящихся в собственности городских округов</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1 14 02042 04 0000 410</w:t>
            </w:r>
          </w:p>
        </w:tc>
        <w:tc>
          <w:tcPr>
            <w:tcW w:w="2873" w:type="pct"/>
            <w:tcMar>
              <w:left w:w="57" w:type="dxa"/>
              <w:right w:w="57" w:type="dxa"/>
            </w:tcMar>
            <w:vAlign w:val="bottom"/>
          </w:tcPr>
          <w:p w:rsidR="0008613B" w:rsidRPr="006825B2" w:rsidRDefault="0008613B" w:rsidP="005A592A">
            <w:pPr>
              <w:rPr>
                <w:rFonts w:eastAsia="Arial Unicode MS"/>
                <w:sz w:val="22"/>
                <w:szCs w:val="22"/>
              </w:rPr>
            </w:pPr>
            <w:r w:rsidRPr="006825B2">
              <w:rPr>
                <w:sz w:val="22"/>
                <w:szCs w:val="22"/>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08613B" w:rsidRPr="006825B2" w:rsidTr="00DC5463">
        <w:trPr>
          <w:trHeight w:val="93"/>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1 14 02042 04 0000 440</w:t>
            </w:r>
          </w:p>
        </w:tc>
        <w:tc>
          <w:tcPr>
            <w:tcW w:w="2873" w:type="pct"/>
            <w:tcMar>
              <w:left w:w="57" w:type="dxa"/>
              <w:right w:w="57" w:type="dxa"/>
            </w:tcMar>
            <w:vAlign w:val="bottom"/>
          </w:tcPr>
          <w:p w:rsidR="0008613B" w:rsidRPr="006825B2" w:rsidRDefault="0008613B" w:rsidP="005A592A">
            <w:pPr>
              <w:rPr>
                <w:rFonts w:eastAsia="Arial Unicode MS"/>
                <w:sz w:val="22"/>
                <w:szCs w:val="22"/>
              </w:rPr>
            </w:pPr>
            <w:r w:rsidRPr="006825B2">
              <w:rPr>
                <w:sz w:val="22"/>
                <w:szCs w:val="22"/>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08613B" w:rsidRPr="006825B2" w:rsidTr="00DC5463">
        <w:trPr>
          <w:trHeight w:val="197"/>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1 14 02043 04 0010 410</w:t>
            </w:r>
          </w:p>
        </w:tc>
        <w:tc>
          <w:tcPr>
            <w:tcW w:w="2873" w:type="pct"/>
            <w:tcMar>
              <w:left w:w="57" w:type="dxa"/>
              <w:right w:w="57" w:type="dxa"/>
            </w:tcMar>
            <w:vAlign w:val="bottom"/>
          </w:tcPr>
          <w:p w:rsidR="0008613B" w:rsidRPr="006825B2" w:rsidRDefault="0008613B" w:rsidP="005A592A">
            <w:pPr>
              <w:rPr>
                <w:rFonts w:eastAsia="Arial Unicode MS"/>
                <w:sz w:val="22"/>
                <w:szCs w:val="22"/>
              </w:rPr>
            </w:pPr>
            <w:r w:rsidRPr="006825B2">
              <w:rPr>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6825B2">
              <w:rPr>
                <w:rFonts w:eastAsia="Arial Unicode MS"/>
                <w:sz w:val="22"/>
                <w:szCs w:val="22"/>
              </w:rPr>
              <w:t xml:space="preserve"> (платежи в рассрочку от реализации объектов субъектам малого и среднего предпринимательства на условиях преимущественного права выкупа по договорам, заключенным в предыдущие годы)</w:t>
            </w:r>
          </w:p>
        </w:tc>
      </w:tr>
      <w:tr w:rsidR="0008613B" w:rsidRPr="006825B2" w:rsidTr="00DC5463">
        <w:trPr>
          <w:trHeight w:val="235"/>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1 14 02043 04 0020 410</w:t>
            </w:r>
          </w:p>
        </w:tc>
        <w:tc>
          <w:tcPr>
            <w:tcW w:w="2873" w:type="pct"/>
            <w:tcMar>
              <w:left w:w="57" w:type="dxa"/>
              <w:right w:w="57" w:type="dxa"/>
            </w:tcMar>
            <w:vAlign w:val="bottom"/>
          </w:tcPr>
          <w:p w:rsidR="0008613B" w:rsidRPr="006825B2" w:rsidRDefault="0008613B" w:rsidP="005A592A">
            <w:pPr>
              <w:rPr>
                <w:rFonts w:eastAsia="Arial Unicode MS"/>
                <w:sz w:val="22"/>
                <w:szCs w:val="22"/>
              </w:rPr>
            </w:pPr>
            <w:r w:rsidRPr="006825B2">
              <w:rPr>
                <w:sz w:val="22"/>
                <w:szCs w:val="22"/>
              </w:rPr>
              <w:t xml:space="preserve">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r w:rsidRPr="006825B2">
              <w:rPr>
                <w:rFonts w:eastAsia="Arial Unicode MS"/>
                <w:sz w:val="22"/>
                <w:szCs w:val="22"/>
              </w:rPr>
              <w:t xml:space="preserve">(платежи </w:t>
            </w:r>
            <w:r w:rsidRPr="006825B2">
              <w:rPr>
                <w:sz w:val="22"/>
                <w:szCs w:val="22"/>
              </w:rPr>
              <w:t>от реализации иного имущества</w:t>
            </w:r>
            <w:r w:rsidRPr="006825B2">
              <w:rPr>
                <w:rFonts w:eastAsia="Arial Unicode MS"/>
                <w:sz w:val="22"/>
                <w:szCs w:val="22"/>
              </w:rPr>
              <w:t>)</w:t>
            </w:r>
          </w:p>
        </w:tc>
      </w:tr>
      <w:tr w:rsidR="0008613B" w:rsidRPr="006825B2" w:rsidTr="00DC5463">
        <w:trPr>
          <w:trHeight w:val="208"/>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1 14 02043 04 0000 440</w:t>
            </w:r>
          </w:p>
        </w:tc>
        <w:tc>
          <w:tcPr>
            <w:tcW w:w="2873" w:type="pct"/>
            <w:tcMar>
              <w:left w:w="57" w:type="dxa"/>
              <w:right w:w="57" w:type="dxa"/>
            </w:tcMar>
            <w:vAlign w:val="bottom"/>
          </w:tcPr>
          <w:p w:rsidR="0008613B" w:rsidRPr="006825B2" w:rsidRDefault="0008613B" w:rsidP="005A592A">
            <w:pPr>
              <w:rPr>
                <w:rFonts w:eastAsia="Arial Unicode MS"/>
                <w:sz w:val="22"/>
                <w:szCs w:val="22"/>
              </w:rPr>
            </w:pPr>
            <w:r w:rsidRPr="006825B2">
              <w:rPr>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08613B" w:rsidRPr="006825B2" w:rsidTr="00DC5463">
        <w:trPr>
          <w:trHeight w:val="578"/>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1 14 03040 04 0000 410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Средства от распоряжения и реализации выморочного имущества, обращенного в собственность городских округов (в части реализации основных средств по указанному имуществу)</w:t>
            </w:r>
          </w:p>
        </w:tc>
      </w:tr>
      <w:tr w:rsidR="0008613B" w:rsidRPr="006825B2" w:rsidTr="00DC5463">
        <w:trPr>
          <w:trHeight w:val="81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1 14 03040 04 0000 440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Средства от распоряжения и реализации выиорочного имущества, обращенного в собственность городских округов (в части реализации материальных запасов по указанному имуществу)</w:t>
            </w:r>
          </w:p>
        </w:tc>
      </w:tr>
      <w:tr w:rsidR="0008613B" w:rsidRPr="006825B2" w:rsidTr="00DC5463">
        <w:trPr>
          <w:trHeight w:val="465"/>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1 14 04040 04 0000 420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продажи нематериальных активов, находящихся в собственности городских округов</w:t>
            </w:r>
          </w:p>
        </w:tc>
      </w:tr>
      <w:tr w:rsidR="0008613B" w:rsidRPr="006825B2" w:rsidTr="00DC5463">
        <w:trPr>
          <w:trHeight w:val="2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1 14 06012 04 0000 430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1 14 06024 04 0000 430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r>
      <w:tr w:rsidR="0008613B" w:rsidRPr="006825B2" w:rsidTr="00DC5463">
        <w:trPr>
          <w:trHeight w:val="6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1 14 06044 04 0000 430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продажи земельных участков, находящихся в собственности городских округов, находящихся в пользовании бюджетных и автономных учреждений</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1 14 06312 04 0000 430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r>
      <w:tr w:rsidR="0008613B" w:rsidRPr="006825B2" w:rsidTr="00DC5463">
        <w:trPr>
          <w:trHeight w:val="95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1 14 06324 04 0000 430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r>
      <w:tr w:rsidR="0008613B" w:rsidRPr="006825B2" w:rsidTr="00DC5463">
        <w:trPr>
          <w:trHeight w:val="83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1 14 13040 04 0050 410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приватизации имущества, находящегося в собственности городских округов, в части приватизации нефинансовых активов имущества казны (доходы от приватизации с торгов нежилых помещений (зданий, сооружений))</w:t>
            </w:r>
          </w:p>
        </w:tc>
      </w:tr>
      <w:tr w:rsidR="0008613B" w:rsidRPr="006825B2" w:rsidTr="00DC5463">
        <w:trPr>
          <w:trHeight w:val="20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1 14 13040 04 0060 410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приватизации имущества, находящегося в собственности городских округов, в части приватизации нефинансовых активов имущества казны (доходы от приватизации с торгов земельных участков)</w:t>
            </w:r>
          </w:p>
        </w:tc>
      </w:tr>
      <w:tr w:rsidR="0008613B" w:rsidRPr="006825B2" w:rsidTr="00DC5463">
        <w:trPr>
          <w:trHeight w:val="81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1 14 13040 04 0070 410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приватизации имущества, находящегося в собственности городских округов, в части приватизации нефинансовых активов имущества казны (доходы от приватизации с торгов объектов движимого имущества)</w:t>
            </w:r>
          </w:p>
        </w:tc>
      </w:tr>
      <w:tr w:rsidR="0008613B" w:rsidRPr="006825B2" w:rsidTr="00DC5463">
        <w:trPr>
          <w:trHeight w:val="33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1 14 13040 04 0080 410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приватизации имущества, находящегося в собственности городских округов, в части приватизации нефинансовых активов имущества казны (доходы от приватизации объектов на условиях преимущественного права выкупа субъектами малого и среднего предпринимательства)</w:t>
            </w:r>
          </w:p>
        </w:tc>
      </w:tr>
      <w:tr w:rsidR="0008613B" w:rsidRPr="006825B2" w:rsidTr="00DC5463">
        <w:trPr>
          <w:trHeight w:val="100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1 14 13040 04 0090 410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приватизации имущества, находящегося в собственности городских округов, в части приватизации нефинансовых активов имущества казны (прочие доходы от приватизации имущества)</w:t>
            </w:r>
          </w:p>
        </w:tc>
      </w:tr>
      <w:tr w:rsidR="0008613B" w:rsidRPr="006825B2" w:rsidTr="00DC5463">
        <w:trPr>
          <w:trHeight w:val="100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1 16 01074 01 0071 140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lang w:eastAsia="en-US"/>
              </w:rPr>
              <w:t xml:space="preserve">Административные штрафы, установленные </w:t>
            </w:r>
            <w:hyperlink r:id="rId6" w:history="1">
              <w:r w:rsidRPr="006825B2">
                <w:rPr>
                  <w:sz w:val="22"/>
                  <w:szCs w:val="22"/>
                  <w:lang w:eastAsia="en-US"/>
                </w:rPr>
                <w:t>Главой 7</w:t>
              </w:r>
            </w:hyperlink>
            <w:r w:rsidRPr="006825B2">
              <w:rPr>
                <w:sz w:val="22"/>
                <w:szCs w:val="22"/>
                <w:lang w:eastAsia="en-US"/>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 (</w:t>
            </w:r>
            <w:r w:rsidRPr="006825B2">
              <w:rPr>
                <w:bCs/>
                <w:sz w:val="22"/>
                <w:szCs w:val="22"/>
                <w:lang w:eastAsia="en-US"/>
              </w:rPr>
              <w:t>самовольное занятие земельного участка)</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1 16 01084 01 0088 140</w:t>
            </w:r>
          </w:p>
        </w:tc>
        <w:tc>
          <w:tcPr>
            <w:tcW w:w="2873" w:type="pct"/>
            <w:tcMar>
              <w:left w:w="57" w:type="dxa"/>
              <w:right w:w="57" w:type="dxa"/>
            </w:tcMar>
            <w:vAlign w:val="bottom"/>
          </w:tcPr>
          <w:p w:rsidR="0008613B" w:rsidRPr="006825B2" w:rsidRDefault="0008613B" w:rsidP="005A592A">
            <w:pPr>
              <w:rPr>
                <w:sz w:val="22"/>
                <w:szCs w:val="22"/>
                <w:lang w:eastAsia="en-US"/>
              </w:rPr>
            </w:pPr>
            <w:r w:rsidRPr="006825B2">
              <w:rPr>
                <w:sz w:val="22"/>
                <w:szCs w:val="22"/>
                <w:lang w:eastAsia="en-US"/>
              </w:rPr>
              <w:t xml:space="preserve">Административные штрафы, установленные </w:t>
            </w:r>
            <w:hyperlink r:id="rId7" w:history="1">
              <w:r w:rsidRPr="006825B2">
                <w:rPr>
                  <w:sz w:val="22"/>
                  <w:szCs w:val="22"/>
                  <w:lang w:eastAsia="en-US"/>
                </w:rPr>
                <w:t>Главой 8</w:t>
              </w:r>
            </w:hyperlink>
            <w:r w:rsidRPr="006825B2">
              <w:rPr>
                <w:sz w:val="22"/>
                <w:szCs w:val="22"/>
                <w:lang w:eastAsia="en-US"/>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 (</w:t>
            </w:r>
            <w:r w:rsidRPr="006825B2">
              <w:rPr>
                <w:bCs/>
                <w:sz w:val="22"/>
                <w:szCs w:val="22"/>
                <w:lang w:eastAsia="en-US"/>
              </w:rPr>
              <w:t>использование земельных участков не по целевому назначению, невыполнение обязанностей по приведению земель в состояние, пригодное для использования по целевому назначению)</w:t>
            </w:r>
          </w:p>
        </w:tc>
      </w:tr>
      <w:tr w:rsidR="0008613B" w:rsidRPr="006825B2" w:rsidTr="00DC5463">
        <w:trPr>
          <w:trHeight w:val="100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1 16 01194 01 0194 140</w:t>
            </w:r>
          </w:p>
        </w:tc>
        <w:tc>
          <w:tcPr>
            <w:tcW w:w="2873" w:type="pct"/>
            <w:tcMar>
              <w:left w:w="57" w:type="dxa"/>
              <w:right w:w="57" w:type="dxa"/>
            </w:tcMar>
            <w:vAlign w:val="bottom"/>
          </w:tcPr>
          <w:p w:rsidR="0008613B" w:rsidRPr="006825B2" w:rsidRDefault="0008613B" w:rsidP="005A592A">
            <w:pPr>
              <w:rPr>
                <w:sz w:val="22"/>
                <w:szCs w:val="22"/>
                <w:lang w:eastAsia="en-US"/>
              </w:rPr>
            </w:pPr>
            <w:r w:rsidRPr="006825B2">
              <w:rPr>
                <w:sz w:val="22"/>
                <w:szCs w:val="22"/>
                <w:lang w:eastAsia="en-US"/>
              </w:rPr>
              <w:t xml:space="preserve">Административные штрафы, установленные </w:t>
            </w:r>
            <w:hyperlink r:id="rId8" w:history="1">
              <w:r w:rsidRPr="006825B2">
                <w:rPr>
                  <w:sz w:val="22"/>
                  <w:szCs w:val="22"/>
                  <w:lang w:eastAsia="en-US"/>
                </w:rPr>
                <w:t>Главой 19</w:t>
              </w:r>
            </w:hyperlink>
            <w:r w:rsidRPr="006825B2">
              <w:rPr>
                <w:sz w:val="22"/>
                <w:szCs w:val="22"/>
                <w:lang w:eastAsia="en-US"/>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 (</w:t>
            </w:r>
            <w:r w:rsidRPr="006825B2">
              <w:rPr>
                <w:bCs/>
                <w:sz w:val="22"/>
                <w:szCs w:val="22"/>
                <w:lang w:eastAsia="en-US"/>
              </w:rPr>
              <w:t>неповиновение законному распоряжению должностного лица органа, осуществляющего муниципальный контроль)</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1 16 01194 01 0195 140</w:t>
            </w:r>
          </w:p>
        </w:tc>
        <w:tc>
          <w:tcPr>
            <w:tcW w:w="2873" w:type="pct"/>
            <w:tcMar>
              <w:left w:w="57" w:type="dxa"/>
              <w:right w:w="57" w:type="dxa"/>
            </w:tcMar>
            <w:vAlign w:val="bottom"/>
          </w:tcPr>
          <w:p w:rsidR="0008613B" w:rsidRPr="006825B2" w:rsidRDefault="0008613B" w:rsidP="005A592A">
            <w:pPr>
              <w:rPr>
                <w:sz w:val="22"/>
                <w:szCs w:val="22"/>
                <w:lang w:eastAsia="en-US"/>
              </w:rPr>
            </w:pPr>
            <w:r w:rsidRPr="006825B2">
              <w:rPr>
                <w:sz w:val="22"/>
                <w:szCs w:val="22"/>
                <w:lang w:eastAsia="en-US"/>
              </w:rPr>
              <w:t xml:space="preserve">Административные штрафы, установленные </w:t>
            </w:r>
            <w:hyperlink r:id="rId9" w:history="1">
              <w:r w:rsidRPr="006825B2">
                <w:rPr>
                  <w:sz w:val="22"/>
                  <w:szCs w:val="22"/>
                  <w:lang w:eastAsia="en-US"/>
                </w:rPr>
                <w:t>Главой 19</w:t>
              </w:r>
            </w:hyperlink>
            <w:r w:rsidRPr="006825B2">
              <w:rPr>
                <w:sz w:val="22"/>
                <w:szCs w:val="22"/>
                <w:lang w:eastAsia="en-US"/>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 (</w:t>
            </w:r>
            <w:r w:rsidRPr="006825B2">
              <w:rPr>
                <w:bCs/>
                <w:sz w:val="22"/>
                <w:szCs w:val="22"/>
                <w:lang w:eastAsia="en-US"/>
              </w:rPr>
              <w:t>невыполнение в срок законного предписания (постановления, представления, решения) органа (должностного лица), осуществляющего муниципальный контроль)</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1 16 07010 04 0000 140</w:t>
            </w:r>
          </w:p>
        </w:tc>
        <w:tc>
          <w:tcPr>
            <w:tcW w:w="2873" w:type="pct"/>
            <w:tcMar>
              <w:left w:w="57" w:type="dxa"/>
              <w:right w:w="57" w:type="dxa"/>
            </w:tcMar>
            <w:vAlign w:val="bottom"/>
          </w:tcPr>
          <w:p w:rsidR="0008613B" w:rsidRPr="006825B2" w:rsidRDefault="0008613B" w:rsidP="005A592A">
            <w:pPr>
              <w:rPr>
                <w:sz w:val="22"/>
                <w:szCs w:val="22"/>
              </w:rPr>
            </w:pPr>
            <w:r w:rsidRPr="006825B2">
              <w:rPr>
                <w:color w:val="000000"/>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08613B" w:rsidRPr="006825B2" w:rsidTr="00DC5463">
        <w:trPr>
          <w:trHeight w:val="69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1 16 10031 04 0000 140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r>
      <w:tr w:rsidR="0008613B" w:rsidRPr="006825B2" w:rsidTr="00DC5463">
        <w:trPr>
          <w:trHeight w:val="393"/>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1 17 01040 04 0000 180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Невыясненные поступления, зачисляемые в бюджеты городских округов</w:t>
            </w:r>
          </w:p>
        </w:tc>
      </w:tr>
      <w:tr w:rsidR="0008613B" w:rsidRPr="006825B2" w:rsidTr="00DC5463">
        <w:trPr>
          <w:trHeight w:val="228"/>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1 17 05040 04 0000 180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неналоговые доходы бюджетов городских округов</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C2224A">
            <w:pPr>
              <w:jc w:val="center"/>
              <w:rPr>
                <w:color w:val="FF0000"/>
                <w:sz w:val="22"/>
                <w:szCs w:val="22"/>
              </w:rPr>
            </w:pPr>
            <w:r w:rsidRPr="006825B2">
              <w:rPr>
                <w:color w:val="FF0000"/>
                <w:sz w:val="22"/>
                <w:szCs w:val="22"/>
              </w:rPr>
              <w:t>619</w:t>
            </w:r>
          </w:p>
        </w:tc>
        <w:tc>
          <w:tcPr>
            <w:tcW w:w="1324" w:type="pct"/>
            <w:tcBorders>
              <w:left w:val="nil"/>
              <w:right w:val="single" w:sz="4" w:space="0" w:color="auto"/>
            </w:tcBorders>
            <w:noWrap/>
            <w:tcMar>
              <w:left w:w="57" w:type="dxa"/>
              <w:right w:w="57" w:type="dxa"/>
            </w:tcMar>
            <w:vAlign w:val="bottom"/>
          </w:tcPr>
          <w:p w:rsidR="0008613B" w:rsidRPr="006825B2" w:rsidRDefault="0008613B" w:rsidP="00B54EFD">
            <w:pPr>
              <w:jc w:val="center"/>
              <w:rPr>
                <w:color w:val="FF0000"/>
                <w:sz w:val="22"/>
                <w:szCs w:val="22"/>
              </w:rPr>
            </w:pPr>
            <w:r w:rsidRPr="006825B2">
              <w:rPr>
                <w:color w:val="FF0000"/>
                <w:sz w:val="22"/>
                <w:szCs w:val="22"/>
              </w:rPr>
              <w:t xml:space="preserve">1 17 16000 04 0000 180 </w:t>
            </w:r>
          </w:p>
        </w:tc>
        <w:tc>
          <w:tcPr>
            <w:tcW w:w="2873" w:type="pct"/>
            <w:tcBorders>
              <w:left w:val="single" w:sz="4" w:space="0" w:color="auto"/>
            </w:tcBorders>
            <w:tcMar>
              <w:left w:w="57" w:type="dxa"/>
              <w:right w:w="57" w:type="dxa"/>
            </w:tcMar>
            <w:vAlign w:val="bottom"/>
          </w:tcPr>
          <w:p w:rsidR="0008613B" w:rsidRPr="006825B2" w:rsidRDefault="0008613B" w:rsidP="00B54EFD">
            <w:pPr>
              <w:rPr>
                <w:color w:val="FF0000"/>
                <w:sz w:val="22"/>
                <w:szCs w:val="22"/>
              </w:rPr>
            </w:pPr>
            <w:r w:rsidRPr="006825B2">
              <w:rPr>
                <w:color w:val="FF0000"/>
                <w:sz w:val="22"/>
                <w:szCs w:val="22"/>
              </w:rPr>
              <w:t>Прочие неналоговые доходы бюджетов городских округов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округа</w:t>
            </w:r>
          </w:p>
        </w:tc>
      </w:tr>
      <w:tr w:rsidR="0008613B" w:rsidRPr="006825B2" w:rsidTr="00DC5463">
        <w:trPr>
          <w:trHeight w:val="10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2 01 04010 04 0730 150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(КУИ г. Ржева)</w:t>
            </w:r>
          </w:p>
        </w:tc>
      </w:tr>
      <w:tr w:rsidR="0008613B" w:rsidRPr="006825B2" w:rsidTr="00DC5463">
        <w:trPr>
          <w:trHeight w:val="62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2 01 04020 04 0730 150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нерезидентами получателям средств бюджетов городских округов (КУИ г. Ржева)</w:t>
            </w:r>
          </w:p>
        </w:tc>
      </w:tr>
      <w:tr w:rsidR="0008613B" w:rsidRPr="006825B2" w:rsidTr="00DC5463">
        <w:trPr>
          <w:trHeight w:val="35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2 02 49999 04 2164 150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z w:val="22"/>
                <w:szCs w:val="22"/>
              </w:rPr>
              <w:t>Прочие межбюджетные трансферты, передаваемые бюджетам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23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04 0730 150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(КУИ г. Ржева)</w:t>
            </w:r>
          </w:p>
        </w:tc>
      </w:tr>
      <w:tr w:rsidR="0008613B" w:rsidRPr="006825B2" w:rsidTr="00DC5463">
        <w:trPr>
          <w:trHeight w:val="7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2 03 0402</w:t>
            </w:r>
            <w:r w:rsidRPr="006825B2">
              <w:rPr>
                <w:sz w:val="22"/>
                <w:szCs w:val="22"/>
                <w:lang w:val="en-US"/>
              </w:rPr>
              <w:t>0</w:t>
            </w:r>
            <w:r w:rsidRPr="006825B2">
              <w:rPr>
                <w:sz w:val="22"/>
                <w:szCs w:val="22"/>
              </w:rPr>
              <w:t xml:space="preserve"> 04 0730 150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(КУИ г. Ржева)</w:t>
            </w:r>
          </w:p>
        </w:tc>
      </w:tr>
      <w:tr w:rsidR="0008613B" w:rsidRPr="006825B2" w:rsidTr="00DC5463">
        <w:trPr>
          <w:trHeight w:val="72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2 04 0401</w:t>
            </w:r>
            <w:r w:rsidRPr="006825B2">
              <w:rPr>
                <w:sz w:val="22"/>
                <w:szCs w:val="22"/>
                <w:lang w:val="en-US"/>
              </w:rPr>
              <w:t>0</w:t>
            </w:r>
            <w:r w:rsidRPr="006825B2">
              <w:rPr>
                <w:sz w:val="22"/>
                <w:szCs w:val="22"/>
              </w:rPr>
              <w:t xml:space="preserve"> 04 0730 150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(КУИ г. Ржева)</w:t>
            </w:r>
          </w:p>
        </w:tc>
      </w:tr>
      <w:tr w:rsidR="0008613B" w:rsidRPr="006825B2" w:rsidTr="00DC5463">
        <w:trPr>
          <w:trHeight w:val="67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2 04 0402</w:t>
            </w:r>
            <w:r w:rsidRPr="006825B2">
              <w:rPr>
                <w:sz w:val="22"/>
                <w:szCs w:val="22"/>
                <w:lang w:val="en-US"/>
              </w:rPr>
              <w:t>0</w:t>
            </w:r>
            <w:r w:rsidRPr="006825B2">
              <w:rPr>
                <w:sz w:val="22"/>
                <w:szCs w:val="22"/>
              </w:rPr>
              <w:t xml:space="preserve"> 04 0730 150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(КУИ г.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61</w:t>
            </w:r>
            <w:r w:rsidRPr="006825B2">
              <w:rPr>
                <w:sz w:val="22"/>
                <w:szCs w:val="22"/>
                <w:lang w:val="en-US"/>
              </w:rPr>
              <w:t>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04020 04 0730 150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(КУИ г. Ржева)</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61</w:t>
            </w:r>
            <w:r w:rsidRPr="006825B2">
              <w:rPr>
                <w:sz w:val="22"/>
                <w:szCs w:val="22"/>
                <w:lang w:val="en-US"/>
              </w:rPr>
              <w:t>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04050 04 0730 150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(КУИ г. Ржева)</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619</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2 19 60010 04 2164 150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705"/>
        </w:trPr>
        <w:tc>
          <w:tcPr>
            <w:tcW w:w="803" w:type="pct"/>
            <w:noWrap/>
            <w:tcMar>
              <w:left w:w="57" w:type="dxa"/>
              <w:right w:w="57" w:type="dxa"/>
            </w:tcMar>
            <w:vAlign w:val="bottom"/>
          </w:tcPr>
          <w:p w:rsidR="0008613B" w:rsidRPr="006825B2" w:rsidRDefault="0008613B" w:rsidP="00AE7CB6">
            <w:pPr>
              <w:jc w:val="center"/>
              <w:rPr>
                <w:b/>
                <w:snapToGrid w:val="0"/>
                <w:sz w:val="22"/>
                <w:szCs w:val="22"/>
              </w:rPr>
            </w:pPr>
            <w:r w:rsidRPr="006825B2">
              <w:rPr>
                <w:b/>
                <w:snapToGrid w:val="0"/>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b/>
                <w:snapToGrid w:val="0"/>
                <w:color w:val="FF0000"/>
                <w:sz w:val="22"/>
                <w:szCs w:val="22"/>
              </w:rPr>
            </w:pPr>
          </w:p>
        </w:tc>
        <w:tc>
          <w:tcPr>
            <w:tcW w:w="2873" w:type="pct"/>
            <w:tcMar>
              <w:left w:w="57" w:type="dxa"/>
              <w:right w:w="57" w:type="dxa"/>
            </w:tcMar>
            <w:vAlign w:val="bottom"/>
          </w:tcPr>
          <w:p w:rsidR="0008613B" w:rsidRPr="006825B2" w:rsidRDefault="0008613B" w:rsidP="005A592A">
            <w:pPr>
              <w:pStyle w:val="Heading8"/>
              <w:widowControl/>
              <w:autoSpaceDE/>
              <w:adjustRightInd/>
              <w:jc w:val="left"/>
              <w:rPr>
                <w:snapToGrid w:val="0"/>
                <w:sz w:val="22"/>
                <w:szCs w:val="22"/>
              </w:rPr>
            </w:pPr>
            <w:r w:rsidRPr="006825B2">
              <w:rPr>
                <w:sz w:val="22"/>
                <w:szCs w:val="22"/>
              </w:rPr>
              <w:t>Муниципальное учреждение «Управление по делам гражданской обороны и чрезвычайным ситуациям города Ржева»</w:t>
            </w:r>
          </w:p>
        </w:tc>
      </w:tr>
      <w:tr w:rsidR="0008613B" w:rsidRPr="006825B2" w:rsidTr="00DC5463">
        <w:trPr>
          <w:trHeight w:val="40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 xml:space="preserve">1 13 01994 04 </w:t>
            </w:r>
            <w:r w:rsidRPr="006825B2">
              <w:rPr>
                <w:bCs/>
                <w:iCs/>
                <w:sz w:val="22"/>
                <w:szCs w:val="22"/>
              </w:rPr>
              <w:t>5740</w:t>
            </w:r>
            <w:r w:rsidRPr="006825B2">
              <w:rPr>
                <w:sz w:val="22"/>
                <w:szCs w:val="22"/>
              </w:rPr>
              <w:t xml:space="preserve">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 рамках выполнения муниципального задания (МУ «Управление ГОЧС г.Ржева))</w:t>
            </w:r>
          </w:p>
        </w:tc>
      </w:tr>
      <w:tr w:rsidR="0008613B" w:rsidRPr="006825B2" w:rsidTr="00DC5463">
        <w:trPr>
          <w:trHeight w:val="23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 xml:space="preserve">1 13 01994 04 </w:t>
            </w:r>
            <w:r w:rsidRPr="006825B2">
              <w:rPr>
                <w:bCs/>
                <w:iCs/>
                <w:sz w:val="22"/>
                <w:szCs w:val="22"/>
              </w:rPr>
              <w:t>7740</w:t>
            </w:r>
            <w:r w:rsidRPr="006825B2">
              <w:rPr>
                <w:sz w:val="22"/>
                <w:szCs w:val="22"/>
              </w:rPr>
              <w:t xml:space="preserve">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(вне рамок муниципального задания (МУ «Управление ГОЧС г.Ржева))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(возврат дебиторской задолженности получателями средств бюджетов городских округов) </w:t>
            </w:r>
          </w:p>
        </w:tc>
      </w:tr>
      <w:tr w:rsidR="0008613B" w:rsidRPr="006825B2" w:rsidTr="00DC5463">
        <w:trPr>
          <w:trHeight w:val="35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1 13 02994 04 0030 130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(прочие доходы от компенсации затрат бюджета)  </w:t>
            </w:r>
          </w:p>
        </w:tc>
      </w:tr>
      <w:tr w:rsidR="0008613B" w:rsidRPr="006825B2" w:rsidTr="00DC5463">
        <w:trPr>
          <w:trHeight w:val="416"/>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1 17 01040 04 0000 180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Невыясненные поступления, зачисляемые в бюджеты городских округов</w:t>
            </w:r>
          </w:p>
        </w:tc>
      </w:tr>
      <w:tr w:rsidR="0008613B" w:rsidRPr="006825B2" w:rsidTr="00DC5463">
        <w:trPr>
          <w:trHeight w:val="269"/>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1 17 05040 04 0000 180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неналоговые доходы бюджетов городских округов</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C2224A">
            <w:pPr>
              <w:jc w:val="center"/>
              <w:rPr>
                <w:color w:val="FF0000"/>
                <w:sz w:val="22"/>
                <w:szCs w:val="22"/>
              </w:rPr>
            </w:pPr>
            <w:r w:rsidRPr="006825B2">
              <w:rPr>
                <w:color w:val="FF0000"/>
                <w:sz w:val="22"/>
                <w:szCs w:val="22"/>
              </w:rPr>
              <w:t>622</w:t>
            </w:r>
          </w:p>
        </w:tc>
        <w:tc>
          <w:tcPr>
            <w:tcW w:w="1324" w:type="pct"/>
            <w:tcBorders>
              <w:left w:val="nil"/>
              <w:right w:val="single" w:sz="4" w:space="0" w:color="auto"/>
            </w:tcBorders>
            <w:noWrap/>
            <w:tcMar>
              <w:left w:w="57" w:type="dxa"/>
              <w:right w:w="57" w:type="dxa"/>
            </w:tcMar>
            <w:vAlign w:val="bottom"/>
          </w:tcPr>
          <w:p w:rsidR="0008613B" w:rsidRPr="006825B2" w:rsidRDefault="0008613B" w:rsidP="00B54EFD">
            <w:pPr>
              <w:jc w:val="center"/>
              <w:rPr>
                <w:color w:val="FF0000"/>
                <w:sz w:val="22"/>
                <w:szCs w:val="22"/>
              </w:rPr>
            </w:pPr>
            <w:r w:rsidRPr="006825B2">
              <w:rPr>
                <w:color w:val="FF0000"/>
                <w:sz w:val="22"/>
                <w:szCs w:val="22"/>
              </w:rPr>
              <w:t xml:space="preserve">1 17 16000 04 0000 180 </w:t>
            </w:r>
          </w:p>
        </w:tc>
        <w:tc>
          <w:tcPr>
            <w:tcW w:w="2873" w:type="pct"/>
            <w:tcBorders>
              <w:left w:val="single" w:sz="4" w:space="0" w:color="auto"/>
            </w:tcBorders>
            <w:tcMar>
              <w:left w:w="57" w:type="dxa"/>
              <w:right w:w="57" w:type="dxa"/>
            </w:tcMar>
            <w:vAlign w:val="bottom"/>
          </w:tcPr>
          <w:p w:rsidR="0008613B" w:rsidRPr="006825B2" w:rsidRDefault="0008613B" w:rsidP="00B54EFD">
            <w:pPr>
              <w:rPr>
                <w:color w:val="FF0000"/>
                <w:sz w:val="22"/>
                <w:szCs w:val="22"/>
              </w:rPr>
            </w:pPr>
            <w:r w:rsidRPr="006825B2">
              <w:rPr>
                <w:color w:val="FF0000"/>
                <w:sz w:val="22"/>
                <w:szCs w:val="22"/>
              </w:rPr>
              <w:t>Прочие неналоговые доходы бюджетов городских округов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округа</w:t>
            </w:r>
          </w:p>
        </w:tc>
      </w:tr>
      <w:tr w:rsidR="0008613B" w:rsidRPr="006825B2" w:rsidTr="00DC5463">
        <w:trPr>
          <w:trHeight w:val="20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2 01 04010 04 0740 150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(МУ «Управление ГОЧС г.Ржева»)</w:t>
            </w:r>
          </w:p>
        </w:tc>
      </w:tr>
      <w:tr w:rsidR="0008613B" w:rsidRPr="006825B2" w:rsidTr="00DC5463">
        <w:trPr>
          <w:trHeight w:val="7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2 01 04020 04 0740 150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Поступления от денежных пожертвований, предоставляемых нерезидентами получателям средств бюджетов городских округов (МУ «Управление ГОЧС г.Ржева») </w:t>
            </w:r>
          </w:p>
        </w:tc>
      </w:tr>
      <w:tr w:rsidR="0008613B" w:rsidRPr="006825B2" w:rsidTr="00DC5463">
        <w:trPr>
          <w:trHeight w:val="96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2 02 49999 04 2164 150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z w:val="22"/>
                <w:szCs w:val="22"/>
              </w:rPr>
              <w:t>Прочие межбюджетные трансферты, передаваемые бюджетам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65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04 0740 150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(МУ «Управление ГОЧС г.Ржева»)</w:t>
            </w:r>
          </w:p>
        </w:tc>
      </w:tr>
      <w:tr w:rsidR="0008613B" w:rsidRPr="006825B2" w:rsidTr="00DC5463">
        <w:trPr>
          <w:trHeight w:val="20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w:t>
            </w:r>
            <w:r w:rsidRPr="006825B2">
              <w:rPr>
                <w:sz w:val="22"/>
                <w:szCs w:val="22"/>
                <w:lang w:val="en-US"/>
              </w:rPr>
              <w:t>20</w:t>
            </w:r>
            <w:r w:rsidRPr="006825B2">
              <w:rPr>
                <w:sz w:val="22"/>
                <w:szCs w:val="22"/>
              </w:rPr>
              <w:t xml:space="preserve"> 04 0740 150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(МУ «Управление ГОЧС г.Ржева»)</w:t>
            </w:r>
          </w:p>
        </w:tc>
      </w:tr>
      <w:tr w:rsidR="0008613B" w:rsidRPr="006825B2" w:rsidTr="00DC5463">
        <w:trPr>
          <w:trHeight w:val="9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w:t>
            </w:r>
            <w:r w:rsidRPr="006825B2">
              <w:rPr>
                <w:sz w:val="22"/>
                <w:szCs w:val="22"/>
                <w:lang w:val="en-US"/>
              </w:rPr>
              <w:t>10</w:t>
            </w:r>
            <w:r w:rsidRPr="006825B2">
              <w:rPr>
                <w:sz w:val="22"/>
                <w:szCs w:val="22"/>
              </w:rPr>
              <w:t xml:space="preserve"> 04 0740 150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(МУ «Управление ГОЧС г.Ржева»)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w:t>
            </w:r>
            <w:r w:rsidRPr="006825B2">
              <w:rPr>
                <w:sz w:val="22"/>
                <w:szCs w:val="22"/>
                <w:lang w:val="en-US"/>
              </w:rPr>
              <w:t>20</w:t>
            </w:r>
            <w:r w:rsidRPr="006825B2">
              <w:rPr>
                <w:sz w:val="22"/>
                <w:szCs w:val="22"/>
              </w:rPr>
              <w:t xml:space="preserve"> 04 0740 150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(МУ «Управление ГОЧС г.Ржева»)</w:t>
            </w:r>
          </w:p>
        </w:tc>
      </w:tr>
      <w:tr w:rsidR="0008613B" w:rsidRPr="006825B2" w:rsidTr="00DC5463">
        <w:trPr>
          <w:trHeight w:val="500"/>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04020 04 0740 150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(МУ «Управление ГОЧС г.Ржева»)</w:t>
            </w:r>
          </w:p>
        </w:tc>
      </w:tr>
      <w:tr w:rsidR="0008613B" w:rsidRPr="006825B2" w:rsidTr="00DC5463">
        <w:trPr>
          <w:trHeight w:val="415"/>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04050 04 0740 150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(МУ «Управление ГОЧС г.Ржева»)</w:t>
            </w:r>
          </w:p>
        </w:tc>
      </w:tr>
      <w:tr w:rsidR="0008613B" w:rsidRPr="006825B2" w:rsidTr="00DC5463">
        <w:trPr>
          <w:trHeight w:val="117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622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2 19 60010 04 2164 150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377"/>
        </w:trPr>
        <w:tc>
          <w:tcPr>
            <w:tcW w:w="803" w:type="pct"/>
            <w:noWrap/>
            <w:tcMar>
              <w:left w:w="57" w:type="dxa"/>
              <w:right w:w="57" w:type="dxa"/>
            </w:tcMar>
            <w:vAlign w:val="bottom"/>
          </w:tcPr>
          <w:p w:rsidR="0008613B" w:rsidRPr="006825B2" w:rsidRDefault="0008613B" w:rsidP="00AE7CB6">
            <w:pPr>
              <w:jc w:val="center"/>
              <w:rPr>
                <w:b/>
                <w:snapToGrid w:val="0"/>
                <w:sz w:val="22"/>
                <w:szCs w:val="22"/>
              </w:rPr>
            </w:pPr>
            <w:r w:rsidRPr="006825B2">
              <w:rPr>
                <w:b/>
                <w:snapToGrid w:val="0"/>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b/>
                <w:snapToGrid w:val="0"/>
                <w:color w:val="FF0000"/>
                <w:sz w:val="22"/>
                <w:szCs w:val="22"/>
              </w:rPr>
            </w:pPr>
          </w:p>
        </w:tc>
        <w:tc>
          <w:tcPr>
            <w:tcW w:w="2873" w:type="pct"/>
            <w:tcMar>
              <w:left w:w="57" w:type="dxa"/>
              <w:right w:w="57" w:type="dxa"/>
            </w:tcMar>
            <w:vAlign w:val="bottom"/>
          </w:tcPr>
          <w:p w:rsidR="0008613B" w:rsidRPr="006825B2" w:rsidRDefault="0008613B" w:rsidP="005A592A">
            <w:pPr>
              <w:pStyle w:val="Heading8"/>
              <w:widowControl/>
              <w:autoSpaceDE/>
              <w:adjustRightInd/>
              <w:jc w:val="left"/>
              <w:rPr>
                <w:snapToGrid w:val="0"/>
                <w:sz w:val="22"/>
                <w:szCs w:val="22"/>
              </w:rPr>
            </w:pPr>
            <w:r w:rsidRPr="006825B2">
              <w:rPr>
                <w:sz w:val="22"/>
                <w:szCs w:val="22"/>
              </w:rPr>
              <w:t>Муниципальное учреждение города Ржева Тверской области «Центр патриотического воспитания»</w:t>
            </w:r>
          </w:p>
        </w:tc>
      </w:tr>
      <w:tr w:rsidR="0008613B" w:rsidRPr="006825B2" w:rsidTr="00DC5463">
        <w:trPr>
          <w:trHeight w:val="70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(возврат дебиторской задолженности получателями средств бюджетов городских округов)   </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1 13 02994 04 0030 130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(прочие доходы от компенсации затрат бюджета)  </w:t>
            </w:r>
          </w:p>
        </w:tc>
      </w:tr>
      <w:tr w:rsidR="0008613B" w:rsidRPr="006825B2" w:rsidTr="00DC5463">
        <w:trPr>
          <w:trHeight w:val="459"/>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1 17 01040 04 0000 180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Невыясненные поступления, зачисляемые в бюджеты городских округов</w:t>
            </w:r>
          </w:p>
        </w:tc>
      </w:tr>
      <w:tr w:rsidR="0008613B" w:rsidRPr="006825B2" w:rsidTr="00DC5463">
        <w:trPr>
          <w:trHeight w:val="168"/>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1 17 05040 04 0000 180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неналоговые доходы бюджетов городских округов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2 01 04010 04 0930 150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(МУ г.Ржева «ЦПВ»)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2 01 04020 04 0930 150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нерезидентами получателям средств бюджетов городских округов (МУ г.Ржева «ЦПВ»)</w:t>
            </w:r>
          </w:p>
        </w:tc>
      </w:tr>
      <w:tr w:rsidR="0008613B" w:rsidRPr="006825B2" w:rsidTr="00DC5463">
        <w:trPr>
          <w:trHeight w:val="35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2 02 49999 04 2164 150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z w:val="22"/>
                <w:szCs w:val="22"/>
              </w:rPr>
              <w:t>Прочие межбюджетные трансферты, передаваемые бюджетам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04 0930 150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(МУ г.Ржева «ЦПВ»)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w:t>
            </w:r>
            <w:r w:rsidRPr="006825B2">
              <w:rPr>
                <w:sz w:val="22"/>
                <w:szCs w:val="22"/>
                <w:lang w:val="en-US"/>
              </w:rPr>
              <w:t>20</w:t>
            </w:r>
            <w:r w:rsidRPr="006825B2">
              <w:rPr>
                <w:sz w:val="22"/>
                <w:szCs w:val="22"/>
              </w:rPr>
              <w:t xml:space="preserve"> 04 0930 150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(МУ г.Ржева «ЦПВ»)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2 04 0401</w:t>
            </w:r>
            <w:r w:rsidRPr="006825B2">
              <w:rPr>
                <w:sz w:val="22"/>
                <w:szCs w:val="22"/>
                <w:lang w:val="en-US"/>
              </w:rPr>
              <w:t>0</w:t>
            </w:r>
            <w:r w:rsidRPr="006825B2">
              <w:rPr>
                <w:sz w:val="22"/>
                <w:szCs w:val="22"/>
              </w:rPr>
              <w:t xml:space="preserve"> 04 0930 150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(МУ г.Ржева «ЦПВ»)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w:t>
            </w:r>
            <w:r w:rsidRPr="006825B2">
              <w:rPr>
                <w:sz w:val="22"/>
                <w:szCs w:val="22"/>
                <w:lang w:val="en-US"/>
              </w:rPr>
              <w:t>20</w:t>
            </w:r>
            <w:r w:rsidRPr="006825B2">
              <w:rPr>
                <w:sz w:val="22"/>
                <w:szCs w:val="22"/>
              </w:rPr>
              <w:t xml:space="preserve"> 04 0930 150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(МУ г.Ржева «ЦПВ»)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04020 04 0930 150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(МУ г.Ржева «ЦПВ»)</w:t>
            </w:r>
          </w:p>
        </w:tc>
      </w:tr>
      <w:tr w:rsidR="0008613B" w:rsidRPr="006825B2" w:rsidTr="00DC5463">
        <w:trPr>
          <w:trHeight w:val="168"/>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04050 04 0930 150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безвозмездные поступления в бюджеты городских округов (МУ г.Ржева «ЦПВ») </w:t>
            </w:r>
          </w:p>
        </w:tc>
      </w:tr>
      <w:tr w:rsidR="0008613B" w:rsidRPr="006825B2" w:rsidTr="00DC5463">
        <w:trPr>
          <w:trHeight w:val="131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645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2 19 60010 04 2164 150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348"/>
        </w:trPr>
        <w:tc>
          <w:tcPr>
            <w:tcW w:w="803" w:type="pct"/>
            <w:noWrap/>
            <w:tcMar>
              <w:left w:w="57" w:type="dxa"/>
              <w:right w:w="57" w:type="dxa"/>
            </w:tcMar>
            <w:vAlign w:val="bottom"/>
          </w:tcPr>
          <w:p w:rsidR="0008613B" w:rsidRPr="006825B2" w:rsidRDefault="0008613B" w:rsidP="00AE7CB6">
            <w:pPr>
              <w:jc w:val="center"/>
              <w:rPr>
                <w:b/>
                <w:snapToGrid w:val="0"/>
                <w:sz w:val="22"/>
                <w:szCs w:val="22"/>
              </w:rPr>
            </w:pPr>
            <w:r w:rsidRPr="006825B2">
              <w:rPr>
                <w:b/>
                <w:snapToGrid w:val="0"/>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b/>
                <w:snapToGrid w:val="0"/>
                <w:color w:val="FF0000"/>
                <w:sz w:val="22"/>
                <w:szCs w:val="22"/>
              </w:rPr>
            </w:pPr>
          </w:p>
        </w:tc>
        <w:tc>
          <w:tcPr>
            <w:tcW w:w="2873" w:type="pct"/>
            <w:tcMar>
              <w:left w:w="57" w:type="dxa"/>
              <w:right w:w="57" w:type="dxa"/>
            </w:tcMar>
            <w:vAlign w:val="bottom"/>
          </w:tcPr>
          <w:p w:rsidR="0008613B" w:rsidRPr="006825B2" w:rsidRDefault="0008613B" w:rsidP="005A592A">
            <w:pPr>
              <w:pStyle w:val="Heading8"/>
              <w:widowControl/>
              <w:autoSpaceDE/>
              <w:adjustRightInd/>
              <w:jc w:val="left"/>
              <w:rPr>
                <w:snapToGrid w:val="0"/>
                <w:sz w:val="22"/>
                <w:szCs w:val="22"/>
              </w:rPr>
            </w:pPr>
            <w:r w:rsidRPr="006825B2">
              <w:rPr>
                <w:sz w:val="22"/>
                <w:szCs w:val="22"/>
              </w:rPr>
              <w:t>Отдел культуры администрации города Ржева Тверской области</w:t>
            </w:r>
          </w:p>
        </w:tc>
      </w:tr>
      <w:tr w:rsidR="0008613B" w:rsidRPr="006825B2" w:rsidTr="00DC5463">
        <w:trPr>
          <w:trHeight w:val="29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autoSpaceDE w:val="0"/>
              <w:autoSpaceDN w:val="0"/>
              <w:adjustRightInd w:val="0"/>
              <w:jc w:val="center"/>
              <w:outlineLvl w:val="0"/>
              <w:rPr>
                <w:sz w:val="22"/>
                <w:szCs w:val="22"/>
              </w:rPr>
            </w:pPr>
            <w:r w:rsidRPr="006825B2">
              <w:rPr>
                <w:sz w:val="22"/>
                <w:szCs w:val="22"/>
              </w:rPr>
              <w:t>1 13 01074 04 0000 130</w:t>
            </w:r>
          </w:p>
        </w:tc>
        <w:tc>
          <w:tcPr>
            <w:tcW w:w="2873" w:type="pct"/>
            <w:tcMar>
              <w:left w:w="57" w:type="dxa"/>
              <w:right w:w="57" w:type="dxa"/>
            </w:tcMar>
            <w:vAlign w:val="bottom"/>
          </w:tcPr>
          <w:p w:rsidR="0008613B" w:rsidRPr="006825B2" w:rsidRDefault="0008613B" w:rsidP="005A592A">
            <w:pPr>
              <w:autoSpaceDE w:val="0"/>
              <w:autoSpaceDN w:val="0"/>
              <w:adjustRightInd w:val="0"/>
              <w:outlineLvl w:val="0"/>
              <w:rPr>
                <w:sz w:val="22"/>
                <w:szCs w:val="22"/>
              </w:rPr>
            </w:pPr>
            <w:r w:rsidRPr="006825B2">
              <w:rPr>
                <w:sz w:val="22"/>
                <w:szCs w:val="22"/>
              </w:rPr>
              <w:t>Доходы от оказания информационных услуг органами местного самоуправления городских округов, казенными учреждениями городских округов</w:t>
            </w:r>
          </w:p>
        </w:tc>
      </w:tr>
      <w:tr w:rsidR="0008613B" w:rsidRPr="006825B2" w:rsidTr="00DC5463">
        <w:trPr>
          <w:trHeight w:val="40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 xml:space="preserve">1 13 01994 04 </w:t>
            </w:r>
            <w:r w:rsidRPr="006825B2">
              <w:rPr>
                <w:bCs/>
                <w:iCs/>
                <w:sz w:val="22"/>
                <w:szCs w:val="22"/>
              </w:rPr>
              <w:t>5785</w:t>
            </w:r>
            <w:r w:rsidRPr="006825B2">
              <w:rPr>
                <w:sz w:val="22"/>
                <w:szCs w:val="22"/>
              </w:rPr>
              <w:t xml:space="preserve">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 рамках выполнения муниципального задания (Отдела культуры администрации г.Ржева))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 xml:space="preserve">1 13 01994 04 </w:t>
            </w:r>
            <w:r w:rsidRPr="006825B2">
              <w:rPr>
                <w:bCs/>
                <w:iCs/>
                <w:sz w:val="22"/>
                <w:szCs w:val="22"/>
              </w:rPr>
              <w:t>5800</w:t>
            </w:r>
            <w:r w:rsidRPr="006825B2">
              <w:rPr>
                <w:sz w:val="22"/>
                <w:szCs w:val="22"/>
              </w:rPr>
              <w:t xml:space="preserve">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 рамках выполнения муниципального задания (МУ «Клуб Текстильщик» г. Ржева))</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 xml:space="preserve">1 13 01994 04 </w:t>
            </w:r>
            <w:r w:rsidRPr="006825B2">
              <w:rPr>
                <w:bCs/>
                <w:iCs/>
                <w:sz w:val="22"/>
                <w:szCs w:val="22"/>
              </w:rPr>
              <w:t>5801</w:t>
            </w:r>
            <w:r w:rsidRPr="006825B2">
              <w:rPr>
                <w:sz w:val="22"/>
                <w:szCs w:val="22"/>
              </w:rPr>
              <w:t xml:space="preserve">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 рамках выполнения муниципального задания (МУК «Ржевский выставочный зал»))</w:t>
            </w:r>
          </w:p>
        </w:tc>
      </w:tr>
      <w:tr w:rsidR="0008613B" w:rsidRPr="006825B2" w:rsidTr="00DC5463">
        <w:trPr>
          <w:trHeight w:val="1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 xml:space="preserve">1 13 01994 04 </w:t>
            </w:r>
            <w:r w:rsidRPr="006825B2">
              <w:rPr>
                <w:bCs/>
                <w:iCs/>
                <w:sz w:val="22"/>
                <w:szCs w:val="22"/>
              </w:rPr>
              <w:t>5805</w:t>
            </w:r>
            <w:r w:rsidRPr="006825B2">
              <w:rPr>
                <w:sz w:val="22"/>
                <w:szCs w:val="22"/>
              </w:rPr>
              <w:t xml:space="preserve">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 рамках выполнения муниципального задания (МУК «Ржевская ЦБС»))</w:t>
            </w:r>
          </w:p>
        </w:tc>
      </w:tr>
      <w:tr w:rsidR="0008613B" w:rsidRPr="006825B2" w:rsidTr="00DC5463">
        <w:trPr>
          <w:trHeight w:val="40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1 13 01994 04 7785 130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(вне рамок  муниципального задания (Отдела культуры администрации г.Ржева))</w:t>
            </w:r>
          </w:p>
        </w:tc>
      </w:tr>
      <w:tr w:rsidR="0008613B" w:rsidRPr="006825B2" w:rsidTr="00DC5463">
        <w:trPr>
          <w:trHeight w:val="40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1 13 01994 04 7800 130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(вне рамок  муниципального задания (МУ «Клуб Текстильщик» г. Ржева))</w:t>
            </w:r>
          </w:p>
        </w:tc>
      </w:tr>
      <w:tr w:rsidR="0008613B" w:rsidRPr="006825B2" w:rsidTr="00DC5463">
        <w:trPr>
          <w:trHeight w:val="5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1 13 01994 04 7801 130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(вне рамок  муниципального задания (МУК «Ржевский выставочный зал»))</w:t>
            </w:r>
          </w:p>
        </w:tc>
      </w:tr>
      <w:tr w:rsidR="0008613B" w:rsidRPr="006825B2" w:rsidTr="00DC5463">
        <w:trPr>
          <w:trHeight w:val="40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1 13 01994 04 7805 130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(вне рамок  муниципального задания (МУК «Ржевская ЦБС»))</w:t>
            </w:r>
          </w:p>
        </w:tc>
      </w:tr>
      <w:tr w:rsidR="0008613B" w:rsidRPr="006825B2" w:rsidTr="00DC5463">
        <w:trPr>
          <w:trHeight w:val="35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(возврат дебиторской задолженности получателями средств бюджетов городских округов)    </w:t>
            </w:r>
          </w:p>
        </w:tc>
      </w:tr>
      <w:tr w:rsidR="0008613B" w:rsidRPr="006825B2" w:rsidTr="00DC5463">
        <w:trPr>
          <w:trHeight w:val="37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1 13 02994 04 0030 130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(прочие доходы от компенсации затрат бюджета)  </w:t>
            </w:r>
          </w:p>
        </w:tc>
      </w:tr>
      <w:tr w:rsidR="0008613B" w:rsidRPr="006825B2" w:rsidTr="00DC5463">
        <w:trPr>
          <w:trHeight w:val="41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1 17 01040 04 0000 180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Невыясненные поступления, зачисляемые в бюджеты городских округов</w:t>
            </w:r>
          </w:p>
        </w:tc>
      </w:tr>
      <w:tr w:rsidR="0008613B" w:rsidRPr="006825B2" w:rsidTr="00DC5463">
        <w:trPr>
          <w:trHeight w:val="207"/>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1 17 05040 04 0000 180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неналоговые доходы бюджетов городских округов</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C2224A">
            <w:pPr>
              <w:jc w:val="center"/>
              <w:rPr>
                <w:color w:val="FF0000"/>
                <w:sz w:val="22"/>
                <w:szCs w:val="22"/>
              </w:rPr>
            </w:pPr>
            <w:r w:rsidRPr="006825B2">
              <w:rPr>
                <w:color w:val="FF0000"/>
                <w:sz w:val="22"/>
                <w:szCs w:val="22"/>
              </w:rPr>
              <w:t>656</w:t>
            </w:r>
          </w:p>
        </w:tc>
        <w:tc>
          <w:tcPr>
            <w:tcW w:w="1324" w:type="pct"/>
            <w:tcBorders>
              <w:left w:val="nil"/>
              <w:right w:val="single" w:sz="4" w:space="0" w:color="auto"/>
            </w:tcBorders>
            <w:noWrap/>
            <w:tcMar>
              <w:left w:w="57" w:type="dxa"/>
              <w:right w:w="57" w:type="dxa"/>
            </w:tcMar>
            <w:vAlign w:val="bottom"/>
          </w:tcPr>
          <w:p w:rsidR="0008613B" w:rsidRPr="006825B2" w:rsidRDefault="0008613B" w:rsidP="00B54EFD">
            <w:pPr>
              <w:jc w:val="center"/>
              <w:rPr>
                <w:color w:val="FF0000"/>
                <w:sz w:val="22"/>
                <w:szCs w:val="22"/>
              </w:rPr>
            </w:pPr>
            <w:r w:rsidRPr="006825B2">
              <w:rPr>
                <w:color w:val="FF0000"/>
                <w:sz w:val="22"/>
                <w:szCs w:val="22"/>
              </w:rPr>
              <w:t xml:space="preserve">1 17 16000 04 0000 180 </w:t>
            </w:r>
          </w:p>
        </w:tc>
        <w:tc>
          <w:tcPr>
            <w:tcW w:w="2873" w:type="pct"/>
            <w:tcBorders>
              <w:left w:val="single" w:sz="4" w:space="0" w:color="auto"/>
            </w:tcBorders>
            <w:tcMar>
              <w:left w:w="57" w:type="dxa"/>
              <w:right w:w="57" w:type="dxa"/>
            </w:tcMar>
            <w:vAlign w:val="bottom"/>
          </w:tcPr>
          <w:p w:rsidR="0008613B" w:rsidRPr="006825B2" w:rsidRDefault="0008613B" w:rsidP="00B54EFD">
            <w:pPr>
              <w:rPr>
                <w:color w:val="FF0000"/>
                <w:sz w:val="22"/>
                <w:szCs w:val="22"/>
              </w:rPr>
            </w:pPr>
            <w:r w:rsidRPr="006825B2">
              <w:rPr>
                <w:color w:val="FF0000"/>
                <w:sz w:val="22"/>
                <w:szCs w:val="22"/>
              </w:rPr>
              <w:t>Прочие неналоговые доходы бюджетов городских округов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округа</w:t>
            </w:r>
          </w:p>
        </w:tc>
      </w:tr>
      <w:tr w:rsidR="0008613B" w:rsidRPr="006825B2" w:rsidTr="00DC5463">
        <w:trPr>
          <w:trHeight w:val="9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2 01 04010 04 0785 150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(Отдела культуры администрации г.Ржева)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2 01 04010 04 0800 150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(МУ «Клуб Текстильщик» г. Ржева)</w:t>
            </w:r>
          </w:p>
        </w:tc>
      </w:tr>
      <w:tr w:rsidR="0008613B" w:rsidRPr="006825B2" w:rsidTr="00DC5463">
        <w:trPr>
          <w:trHeight w:val="39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2 01 04010 04 0801 150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(МУК «Ржевский выставочный зал»)</w:t>
            </w:r>
          </w:p>
        </w:tc>
      </w:tr>
      <w:tr w:rsidR="0008613B" w:rsidRPr="006825B2" w:rsidTr="00DC5463">
        <w:trPr>
          <w:trHeight w:val="9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2 01 04010 04 0805 150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(МУК «Ржевская ЦБС»)</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2 01 04020 04 0785 150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нерезидентами получателям средств бюджетов городских округов (Отдела культуры администрации г.Ржева)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2 01 04020 04 0800 150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нерезидентами получателям средств бюджетов городских округов (МУ «Клуб Текстильщик» г.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2 01 04020 04 0801 150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нерезидентами получателям средств бюджетов городских округов (МУК «Ржевский выставочный зал»)</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2 01 04020 04 0805 150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нерезидентами получателям средств бюджетов городских округов (МУК «Ржевская ЦБС»)</w:t>
            </w:r>
          </w:p>
        </w:tc>
      </w:tr>
      <w:tr w:rsidR="0008613B" w:rsidRPr="006825B2" w:rsidTr="00DC5463">
        <w:trPr>
          <w:trHeight w:val="10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2 02 25027 04 0000 150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реализацию мероприятий государственной программы Российской Федерации «Доступная среда»</w:t>
            </w:r>
          </w:p>
        </w:tc>
      </w:tr>
      <w:tr w:rsidR="0008613B" w:rsidRPr="006825B2" w:rsidTr="00DC5463">
        <w:trPr>
          <w:trHeight w:val="83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2 02 25466 04 0000 150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2 02 25509 04 0000 150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подготовку и проведение празднования на федеральном уровне памятных дат субъектов Российской Федерации</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2 02 25517 04 0000 150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поддержку творческой деятельности и техническое оснащение детских и кукольных театров</w:t>
            </w:r>
          </w:p>
        </w:tc>
      </w:tr>
      <w:tr w:rsidR="0008613B" w:rsidRPr="006825B2" w:rsidTr="00DC5463">
        <w:trPr>
          <w:trHeight w:val="49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2 02 25519 04 0000 150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Субсидия бюджетам городских округов на поддержку отрасли культуры</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2 02 29999 04 2188 150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w:t>
            </w:r>
            <w:r w:rsidRPr="006825B2">
              <w:rPr>
                <w:bCs/>
                <w:sz w:val="22"/>
                <w:szCs w:val="22"/>
              </w:rPr>
              <w:t>на укрепление материально-технической базы муниципальных учреждений культуры Тверской области)</w:t>
            </w:r>
          </w:p>
        </w:tc>
      </w:tr>
      <w:tr w:rsidR="0008613B" w:rsidRPr="006825B2" w:rsidTr="00DC5463">
        <w:trPr>
          <w:trHeight w:val="47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2 02 29999 04 2207 150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повышение заработной платы педагогическим работникам муниципальных организаций дополнительного образования)</w:t>
            </w:r>
          </w:p>
        </w:tc>
      </w:tr>
      <w:tr w:rsidR="0008613B" w:rsidRPr="006825B2" w:rsidTr="00DC5463">
        <w:trPr>
          <w:trHeight w:val="47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2 02 29999 04 2208 150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повышение заработной платы работникам муниципальных учреждений культуры Тверской области)</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2 02 29999 04 2232 150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повышение оплаты труда работникам муниципальных учреждений в области образования в связи с увеличением минимального размера оплаты труда)</w:t>
            </w:r>
          </w:p>
        </w:tc>
      </w:tr>
      <w:tr w:rsidR="0008613B" w:rsidRPr="006825B2" w:rsidTr="00DC5463">
        <w:trPr>
          <w:trHeight w:val="86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2 02 49999 04 2164 150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z w:val="22"/>
                <w:szCs w:val="22"/>
              </w:rPr>
              <w:t>Прочие межбюджетные трансферты, передаваемые бюджетам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04 0785 150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(Отдела культуры администрации г.Ржева)</w:t>
            </w:r>
          </w:p>
        </w:tc>
      </w:tr>
      <w:tr w:rsidR="0008613B" w:rsidRPr="006825B2" w:rsidTr="00DC5463">
        <w:trPr>
          <w:trHeight w:val="74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04 0800 150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(МУ «Клуб Текстильщик» г.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04 0801 150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(МУК «Ржевский выставочный зал»)</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04 0805 150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(МУК «Ржевская ЦБС»)</w:t>
            </w:r>
          </w:p>
        </w:tc>
      </w:tr>
      <w:tr w:rsidR="0008613B" w:rsidRPr="006825B2" w:rsidTr="00DC5463">
        <w:trPr>
          <w:trHeight w:val="84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w:t>
            </w:r>
            <w:r w:rsidRPr="006825B2">
              <w:rPr>
                <w:sz w:val="22"/>
                <w:szCs w:val="22"/>
                <w:lang w:val="en-US"/>
              </w:rPr>
              <w:t>20</w:t>
            </w:r>
            <w:r w:rsidRPr="006825B2">
              <w:rPr>
                <w:sz w:val="22"/>
                <w:szCs w:val="22"/>
              </w:rPr>
              <w:t xml:space="preserve"> 04 0785 150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(Отдела культуры администрации г.Ржева)</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w:t>
            </w:r>
            <w:r w:rsidRPr="006825B2">
              <w:rPr>
                <w:sz w:val="22"/>
                <w:szCs w:val="22"/>
                <w:lang w:val="en-US"/>
              </w:rPr>
              <w:t>20</w:t>
            </w:r>
            <w:r w:rsidRPr="006825B2">
              <w:rPr>
                <w:sz w:val="22"/>
                <w:szCs w:val="22"/>
              </w:rPr>
              <w:t xml:space="preserve"> 04 0800 150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(МУ «Клуб Текстильщик» г.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w:t>
            </w:r>
            <w:r w:rsidRPr="006825B2">
              <w:rPr>
                <w:sz w:val="22"/>
                <w:szCs w:val="22"/>
                <w:lang w:val="en-US"/>
              </w:rPr>
              <w:t>20</w:t>
            </w:r>
            <w:r w:rsidRPr="006825B2">
              <w:rPr>
                <w:sz w:val="22"/>
                <w:szCs w:val="22"/>
              </w:rPr>
              <w:t xml:space="preserve"> 04 0801 150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(МУК «Ржевский выставочный зал»)</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w:t>
            </w:r>
            <w:r w:rsidRPr="006825B2">
              <w:rPr>
                <w:sz w:val="22"/>
                <w:szCs w:val="22"/>
                <w:lang w:val="en-US"/>
              </w:rPr>
              <w:t>20</w:t>
            </w:r>
            <w:r w:rsidRPr="006825B2">
              <w:rPr>
                <w:sz w:val="22"/>
                <w:szCs w:val="22"/>
              </w:rPr>
              <w:t xml:space="preserve"> 04 0805 150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(МУК «Ржевская ЦБС»)</w:t>
            </w:r>
          </w:p>
        </w:tc>
      </w:tr>
      <w:tr w:rsidR="0008613B" w:rsidRPr="006825B2" w:rsidTr="00DC5463">
        <w:trPr>
          <w:trHeight w:val="55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2 04 0401</w:t>
            </w:r>
            <w:r w:rsidRPr="006825B2">
              <w:rPr>
                <w:sz w:val="22"/>
                <w:szCs w:val="22"/>
                <w:lang w:val="en-US"/>
              </w:rPr>
              <w:t>0</w:t>
            </w:r>
            <w:r w:rsidRPr="006825B2">
              <w:rPr>
                <w:sz w:val="22"/>
                <w:szCs w:val="22"/>
              </w:rPr>
              <w:t xml:space="preserve"> 04 0785 150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(Отдела культуры администрации г.Ржева)</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2 04 0401</w:t>
            </w:r>
            <w:r w:rsidRPr="006825B2">
              <w:rPr>
                <w:sz w:val="22"/>
                <w:szCs w:val="22"/>
                <w:lang w:val="en-US"/>
              </w:rPr>
              <w:t>0</w:t>
            </w:r>
            <w:r w:rsidRPr="006825B2">
              <w:rPr>
                <w:sz w:val="22"/>
                <w:szCs w:val="22"/>
              </w:rPr>
              <w:t xml:space="preserve"> 04 0800 150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(МУ «Клуб Текстильщик» г. Ржева)</w:t>
            </w:r>
          </w:p>
        </w:tc>
      </w:tr>
      <w:tr w:rsidR="0008613B" w:rsidRPr="006825B2" w:rsidTr="00DC5463">
        <w:trPr>
          <w:trHeight w:val="57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2 04 0401</w:t>
            </w:r>
            <w:r w:rsidRPr="006825B2">
              <w:rPr>
                <w:sz w:val="22"/>
                <w:szCs w:val="22"/>
                <w:lang w:val="en-US"/>
              </w:rPr>
              <w:t>0</w:t>
            </w:r>
            <w:r w:rsidRPr="006825B2">
              <w:rPr>
                <w:sz w:val="22"/>
                <w:szCs w:val="22"/>
              </w:rPr>
              <w:t xml:space="preserve"> 04 0801 150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(МУК «Ржевский выставочный зал»)</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2 04 0401</w:t>
            </w:r>
            <w:r w:rsidRPr="006825B2">
              <w:rPr>
                <w:sz w:val="22"/>
                <w:szCs w:val="22"/>
                <w:lang w:val="en-US"/>
              </w:rPr>
              <w:t>0</w:t>
            </w:r>
            <w:r w:rsidRPr="006825B2">
              <w:rPr>
                <w:sz w:val="22"/>
                <w:szCs w:val="22"/>
              </w:rPr>
              <w:t xml:space="preserve"> 04 0805 150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(МУК «Ржевская ЦБС»)</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2 04 0402</w:t>
            </w:r>
            <w:r w:rsidRPr="006825B2">
              <w:rPr>
                <w:sz w:val="22"/>
                <w:szCs w:val="22"/>
                <w:lang w:val="en-US"/>
              </w:rPr>
              <w:t>0</w:t>
            </w:r>
            <w:r w:rsidRPr="006825B2">
              <w:rPr>
                <w:sz w:val="22"/>
                <w:szCs w:val="22"/>
              </w:rPr>
              <w:t xml:space="preserve"> 04 0785 150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(Отдела культуры администрации г.Ржева)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2 04 0402</w:t>
            </w:r>
            <w:r w:rsidRPr="006825B2">
              <w:rPr>
                <w:sz w:val="22"/>
                <w:szCs w:val="22"/>
                <w:lang w:val="en-US"/>
              </w:rPr>
              <w:t>0</w:t>
            </w:r>
            <w:r w:rsidRPr="006825B2">
              <w:rPr>
                <w:sz w:val="22"/>
                <w:szCs w:val="22"/>
              </w:rPr>
              <w:t xml:space="preserve"> 04 0800 150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(МУ «Клуб Текстильщик» г.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2 04 0402</w:t>
            </w:r>
            <w:r w:rsidRPr="006825B2">
              <w:rPr>
                <w:sz w:val="22"/>
                <w:szCs w:val="22"/>
                <w:lang w:val="en-US"/>
              </w:rPr>
              <w:t>0</w:t>
            </w:r>
            <w:r w:rsidRPr="006825B2">
              <w:rPr>
                <w:sz w:val="22"/>
                <w:szCs w:val="22"/>
              </w:rPr>
              <w:t xml:space="preserve"> 04 0801 150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(МУК «Ржевский выставочный зал»)</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2 04 0402</w:t>
            </w:r>
            <w:r w:rsidRPr="006825B2">
              <w:rPr>
                <w:sz w:val="22"/>
                <w:szCs w:val="22"/>
                <w:lang w:val="en-US"/>
              </w:rPr>
              <w:t>0</w:t>
            </w:r>
            <w:r w:rsidRPr="006825B2">
              <w:rPr>
                <w:sz w:val="22"/>
                <w:szCs w:val="22"/>
              </w:rPr>
              <w:t xml:space="preserve"> 04 0805 150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(МУК «Ржевская ЦБС»)</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04020 04 0785 150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(Отдела культуры администрации г.Ржева)</w:t>
            </w:r>
          </w:p>
        </w:tc>
      </w:tr>
      <w:tr w:rsidR="0008613B" w:rsidRPr="006825B2" w:rsidTr="00DC5463">
        <w:trPr>
          <w:trHeight w:val="63"/>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04020 04 0800 150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(МУ «Клуб Текстильщик» г. Ржева)</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04020 04 0801 150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(МУК «Ржевский выставочный зал»)</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04020 04 0805 150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(МУК «Ржевская ЦБС»)</w:t>
            </w:r>
          </w:p>
        </w:tc>
      </w:tr>
      <w:tr w:rsidR="0008613B" w:rsidRPr="006825B2" w:rsidTr="00DC5463">
        <w:trPr>
          <w:trHeight w:val="407"/>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04050 04 0785 150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(Отдела культуры администрации г.Ржева)</w:t>
            </w:r>
          </w:p>
        </w:tc>
      </w:tr>
      <w:tr w:rsidR="0008613B" w:rsidRPr="006825B2" w:rsidTr="00DC5463">
        <w:trPr>
          <w:trHeight w:val="407"/>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04050 04 0800 150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(МУ «Клуб Текстильщик» г. Ржева)</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04050 04 0801 150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(МУК «Ржевский выставочный зал»)</w:t>
            </w:r>
          </w:p>
        </w:tc>
      </w:tr>
      <w:tr w:rsidR="0008613B" w:rsidRPr="006825B2" w:rsidTr="00DC5463">
        <w:trPr>
          <w:trHeight w:val="407"/>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04050 04 0805 150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(МУК «Ржевская ЦБС»)</w:t>
            </w:r>
          </w:p>
        </w:tc>
      </w:tr>
      <w:tr w:rsidR="0008613B" w:rsidRPr="006825B2" w:rsidTr="00DC5463">
        <w:trPr>
          <w:trHeight w:val="47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2 18 04010 04 0000 150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бюджетными учреждениями остатков субсидий прошлых лет</w:t>
            </w:r>
          </w:p>
        </w:tc>
      </w:tr>
      <w:tr w:rsidR="0008613B" w:rsidRPr="006825B2" w:rsidTr="00DC5463">
        <w:trPr>
          <w:trHeight w:val="47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2 18 04020 04 0000 150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автономными учреждениями остатков субсидий прошлых лет</w:t>
            </w:r>
          </w:p>
        </w:tc>
      </w:tr>
      <w:tr w:rsidR="0008613B" w:rsidRPr="006825B2" w:rsidTr="00DC5463">
        <w:trPr>
          <w:trHeight w:val="419"/>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w:t>
            </w:r>
            <w:r w:rsidRPr="006825B2">
              <w:rPr>
                <w:sz w:val="22"/>
                <w:szCs w:val="22"/>
                <w:lang w:val="en-US"/>
              </w:rPr>
              <w:t>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w:t>
            </w:r>
            <w:r w:rsidRPr="006825B2">
              <w:rPr>
                <w:sz w:val="22"/>
                <w:szCs w:val="22"/>
                <w:lang w:val="en-US"/>
              </w:rPr>
              <w:t>3</w:t>
            </w:r>
            <w:r w:rsidRPr="006825B2">
              <w:rPr>
                <w:sz w:val="22"/>
                <w:szCs w:val="22"/>
              </w:rPr>
              <w:t>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иными организациями остатков субсидий прошлых лет</w:t>
            </w:r>
          </w:p>
        </w:tc>
      </w:tr>
      <w:tr w:rsidR="0008613B" w:rsidRPr="006825B2" w:rsidTr="00DC5463">
        <w:trPr>
          <w:trHeight w:val="2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2 19 25027 04 0000 150</w:t>
            </w:r>
          </w:p>
        </w:tc>
        <w:tc>
          <w:tcPr>
            <w:tcW w:w="2873" w:type="pct"/>
            <w:tcMar>
              <w:left w:w="57" w:type="dxa"/>
              <w:right w:w="57" w:type="dxa"/>
            </w:tcMar>
            <w:vAlign w:val="bottom"/>
          </w:tcPr>
          <w:p w:rsidR="0008613B" w:rsidRPr="006825B2" w:rsidRDefault="0008613B" w:rsidP="001F5033">
            <w:pPr>
              <w:rPr>
                <w:sz w:val="22"/>
                <w:szCs w:val="22"/>
              </w:rPr>
            </w:pPr>
            <w:r w:rsidRPr="006825B2">
              <w:rPr>
                <w:sz w:val="22"/>
                <w:szCs w:val="22"/>
              </w:rPr>
              <w:t>Возврат остатков субсидий на мероприятия государственной программы Российской Федерации «Доступная среда»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2 19 25509 04 0000 150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остатков субсидий на подготовку и проведение празднования на федеральном уровне памятных дат субъектов Российской Федерации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2 19 25517 04 0000 150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остатков субсидий на поддержку творческой деятельности и техническое оснащение детских и кукольных театров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2 19 25519 04 0000 150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Возврат остатков субсидий на поддержку отрасли культуры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2 19 60010 04 2164 150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110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2 19 60010 04 2188 150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bCs/>
                <w:sz w:val="22"/>
                <w:szCs w:val="22"/>
              </w:rPr>
              <w:t>на укрепление материально-технической базы муниципальных учреждений культуры Тверской области)</w:t>
            </w:r>
          </w:p>
        </w:tc>
      </w:tr>
      <w:tr w:rsidR="0008613B" w:rsidRPr="006825B2" w:rsidTr="00DC5463">
        <w:trPr>
          <w:trHeight w:val="47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2 19 60010 04 2207 150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повышение заработной платы педагогическим работникам муниципальных организаций дополнительного образования)</w:t>
            </w:r>
          </w:p>
        </w:tc>
      </w:tr>
      <w:tr w:rsidR="0008613B" w:rsidRPr="006825B2" w:rsidTr="00DC5463">
        <w:trPr>
          <w:trHeight w:val="121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2 19 60010 04 2208 150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повышение заработной платы работникам муниципальных учреждений культуры Тверской области)</w:t>
            </w:r>
          </w:p>
        </w:tc>
      </w:tr>
      <w:tr w:rsidR="0008613B" w:rsidRPr="006825B2" w:rsidTr="00DC5463">
        <w:trPr>
          <w:trHeight w:val="102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656</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2 19 60010 04 2232 150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повышение оплаты труда работникам муниципальных учреждений в области образования в связи с увеличением минимального размера оплаты труда)</w:t>
            </w:r>
          </w:p>
        </w:tc>
      </w:tr>
      <w:tr w:rsidR="0008613B" w:rsidRPr="006825B2" w:rsidTr="00DC5463">
        <w:trPr>
          <w:trHeight w:val="390"/>
        </w:trPr>
        <w:tc>
          <w:tcPr>
            <w:tcW w:w="803" w:type="pct"/>
            <w:noWrap/>
            <w:tcMar>
              <w:left w:w="57" w:type="dxa"/>
              <w:right w:w="57" w:type="dxa"/>
            </w:tcMar>
            <w:vAlign w:val="bottom"/>
          </w:tcPr>
          <w:p w:rsidR="0008613B" w:rsidRPr="006825B2" w:rsidRDefault="0008613B" w:rsidP="00AE7CB6">
            <w:pPr>
              <w:jc w:val="center"/>
              <w:rPr>
                <w:b/>
                <w:snapToGrid w:val="0"/>
                <w:sz w:val="22"/>
                <w:szCs w:val="22"/>
              </w:rPr>
            </w:pPr>
            <w:r w:rsidRPr="006825B2">
              <w:rPr>
                <w:b/>
                <w:snapToGrid w:val="0"/>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b/>
                <w:snapToGrid w:val="0"/>
                <w:color w:val="FF0000"/>
                <w:sz w:val="22"/>
                <w:szCs w:val="22"/>
              </w:rPr>
            </w:pPr>
          </w:p>
        </w:tc>
        <w:tc>
          <w:tcPr>
            <w:tcW w:w="2873" w:type="pct"/>
            <w:tcMar>
              <w:left w:w="57" w:type="dxa"/>
              <w:right w:w="57" w:type="dxa"/>
            </w:tcMar>
            <w:vAlign w:val="bottom"/>
          </w:tcPr>
          <w:p w:rsidR="0008613B" w:rsidRPr="006825B2" w:rsidRDefault="0008613B" w:rsidP="005A592A">
            <w:pPr>
              <w:pStyle w:val="Heading8"/>
              <w:widowControl/>
              <w:autoSpaceDE/>
              <w:adjustRightInd/>
              <w:jc w:val="left"/>
              <w:rPr>
                <w:snapToGrid w:val="0"/>
                <w:sz w:val="22"/>
                <w:szCs w:val="22"/>
              </w:rPr>
            </w:pPr>
            <w:r w:rsidRPr="006825B2">
              <w:rPr>
                <w:sz w:val="22"/>
                <w:szCs w:val="22"/>
              </w:rPr>
              <w:t>Комитет по физической культуре и спорту Администрации города Ржева Тверской области</w:t>
            </w:r>
          </w:p>
        </w:tc>
      </w:tr>
      <w:tr w:rsidR="0008613B" w:rsidRPr="006825B2" w:rsidTr="00DC5463">
        <w:trPr>
          <w:trHeight w:val="29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autoSpaceDE w:val="0"/>
              <w:autoSpaceDN w:val="0"/>
              <w:adjustRightInd w:val="0"/>
              <w:jc w:val="center"/>
              <w:outlineLvl w:val="0"/>
              <w:rPr>
                <w:sz w:val="22"/>
                <w:szCs w:val="22"/>
              </w:rPr>
            </w:pPr>
            <w:r w:rsidRPr="006825B2">
              <w:rPr>
                <w:sz w:val="22"/>
                <w:szCs w:val="22"/>
              </w:rPr>
              <w:t>1 13 01074 04 0000 130</w:t>
            </w:r>
          </w:p>
        </w:tc>
        <w:tc>
          <w:tcPr>
            <w:tcW w:w="2873" w:type="pct"/>
            <w:tcMar>
              <w:left w:w="57" w:type="dxa"/>
              <w:right w:w="57" w:type="dxa"/>
            </w:tcMar>
            <w:vAlign w:val="bottom"/>
          </w:tcPr>
          <w:p w:rsidR="0008613B" w:rsidRPr="006825B2" w:rsidRDefault="0008613B" w:rsidP="005A592A">
            <w:pPr>
              <w:autoSpaceDE w:val="0"/>
              <w:autoSpaceDN w:val="0"/>
              <w:adjustRightInd w:val="0"/>
              <w:outlineLvl w:val="0"/>
              <w:rPr>
                <w:sz w:val="22"/>
                <w:szCs w:val="22"/>
              </w:rPr>
            </w:pPr>
            <w:r w:rsidRPr="006825B2">
              <w:rPr>
                <w:sz w:val="22"/>
                <w:szCs w:val="22"/>
              </w:rPr>
              <w:t>Доходы от оказания информационных услуг органами местного самоуправления городских округов, казенными учреждениями городских округов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1 13 01994 04 5720 130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 рамках выполнения муниципального задания (Комитет по физической культуре и спорту администрации города Ржева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1 13 01994 04 7720 130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(вне рамок муниципального задания (Комитет по физической культуре и спорту администрации города Ржева Тверской области))</w:t>
            </w:r>
          </w:p>
        </w:tc>
      </w:tr>
      <w:tr w:rsidR="0008613B" w:rsidRPr="006825B2" w:rsidTr="00DC5463">
        <w:trPr>
          <w:trHeight w:val="67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(возврат дебиторской задолженности получателями средств бюджетов городских округов)    </w:t>
            </w:r>
          </w:p>
        </w:tc>
      </w:tr>
      <w:tr w:rsidR="0008613B" w:rsidRPr="006825B2" w:rsidTr="00DC5463">
        <w:trPr>
          <w:trHeight w:val="35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1 13 02994 04 0030 130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(прочие доходы от компенсации затрат бюджета)  </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1 17 01040 04 0000 180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Невыясненные поступления, зачисляемые в бюджеты городских округов</w:t>
            </w:r>
          </w:p>
        </w:tc>
      </w:tr>
      <w:tr w:rsidR="0008613B" w:rsidRPr="006825B2" w:rsidTr="00DC5463">
        <w:trPr>
          <w:trHeight w:val="83"/>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1 17 05040 04 0000 180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неналоговые доходы бюджетов городских округов</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C2224A">
            <w:pPr>
              <w:jc w:val="center"/>
              <w:rPr>
                <w:color w:val="FF0000"/>
                <w:sz w:val="22"/>
                <w:szCs w:val="22"/>
              </w:rPr>
            </w:pPr>
            <w:r w:rsidRPr="006825B2">
              <w:rPr>
                <w:color w:val="FF0000"/>
                <w:sz w:val="22"/>
                <w:szCs w:val="22"/>
              </w:rPr>
              <w:t>664</w:t>
            </w:r>
          </w:p>
        </w:tc>
        <w:tc>
          <w:tcPr>
            <w:tcW w:w="1324" w:type="pct"/>
            <w:tcBorders>
              <w:left w:val="nil"/>
              <w:right w:val="single" w:sz="4" w:space="0" w:color="auto"/>
            </w:tcBorders>
            <w:noWrap/>
            <w:tcMar>
              <w:left w:w="57" w:type="dxa"/>
              <w:right w:w="57" w:type="dxa"/>
            </w:tcMar>
            <w:vAlign w:val="bottom"/>
          </w:tcPr>
          <w:p w:rsidR="0008613B" w:rsidRPr="006825B2" w:rsidRDefault="0008613B" w:rsidP="00B54EFD">
            <w:pPr>
              <w:jc w:val="center"/>
              <w:rPr>
                <w:color w:val="FF0000"/>
                <w:sz w:val="22"/>
                <w:szCs w:val="22"/>
              </w:rPr>
            </w:pPr>
            <w:r w:rsidRPr="006825B2">
              <w:rPr>
                <w:color w:val="FF0000"/>
                <w:sz w:val="22"/>
                <w:szCs w:val="22"/>
              </w:rPr>
              <w:t xml:space="preserve">1 17 16000 04 0000 180 </w:t>
            </w:r>
          </w:p>
        </w:tc>
        <w:tc>
          <w:tcPr>
            <w:tcW w:w="2873" w:type="pct"/>
            <w:tcBorders>
              <w:left w:val="single" w:sz="4" w:space="0" w:color="auto"/>
            </w:tcBorders>
            <w:tcMar>
              <w:left w:w="57" w:type="dxa"/>
              <w:right w:w="57" w:type="dxa"/>
            </w:tcMar>
            <w:vAlign w:val="bottom"/>
          </w:tcPr>
          <w:p w:rsidR="0008613B" w:rsidRPr="006825B2" w:rsidRDefault="0008613B" w:rsidP="00B54EFD">
            <w:pPr>
              <w:rPr>
                <w:color w:val="FF0000"/>
                <w:sz w:val="22"/>
                <w:szCs w:val="22"/>
              </w:rPr>
            </w:pPr>
            <w:r w:rsidRPr="006825B2">
              <w:rPr>
                <w:color w:val="FF0000"/>
                <w:sz w:val="22"/>
                <w:szCs w:val="22"/>
              </w:rPr>
              <w:t>Прочие неналоговые доходы бюджетов городских округов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округа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2 01 04010 04 0720 150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(Комитет по физической культуре и спорту администрации города Ржева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2 01 04020 04 0720 150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нерезидентами получателям средств бюджетов городских округов (Комитет по физической культуре и спорту администрации города Ржева Тверской области)</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2 02 25081 04 0000 150</w:t>
            </w:r>
          </w:p>
        </w:tc>
        <w:tc>
          <w:tcPr>
            <w:tcW w:w="2873" w:type="pct"/>
            <w:tcMar>
              <w:left w:w="57" w:type="dxa"/>
              <w:right w:w="57" w:type="dxa"/>
            </w:tcMar>
            <w:vAlign w:val="bottom"/>
          </w:tcPr>
          <w:p w:rsidR="0008613B" w:rsidRPr="006825B2" w:rsidRDefault="0008613B" w:rsidP="001F5033">
            <w:pPr>
              <w:rPr>
                <w:sz w:val="22"/>
                <w:szCs w:val="22"/>
              </w:rPr>
            </w:pPr>
            <w:r w:rsidRPr="006825B2">
              <w:rPr>
                <w:sz w:val="22"/>
                <w:szCs w:val="22"/>
              </w:rPr>
              <w:t>Субсидии бюджетам городских округов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08613B" w:rsidRPr="006825B2" w:rsidTr="00DC5463">
        <w:trPr>
          <w:trHeight w:val="47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2 02 29999 04 2071 150</w:t>
            </w:r>
          </w:p>
        </w:tc>
        <w:tc>
          <w:tcPr>
            <w:tcW w:w="2873" w:type="pct"/>
            <w:tcMar>
              <w:left w:w="57" w:type="dxa"/>
              <w:right w:w="57" w:type="dxa"/>
            </w:tcMar>
            <w:vAlign w:val="bottom"/>
          </w:tcPr>
          <w:p w:rsidR="0008613B" w:rsidRPr="006825B2" w:rsidRDefault="0008613B" w:rsidP="005A592A">
            <w:pPr>
              <w:rPr>
                <w:sz w:val="22"/>
                <w:szCs w:val="22"/>
              </w:rPr>
            </w:pPr>
            <w:r w:rsidRPr="006825B2">
              <w:rPr>
                <w:snapToGrid w:val="0"/>
                <w:sz w:val="22"/>
                <w:szCs w:val="22"/>
              </w:rPr>
              <w:t>Прочие субсидии бюджетам городских округов (</w:t>
            </w:r>
            <w:r w:rsidRPr="006825B2">
              <w:rPr>
                <w:sz w:val="22"/>
                <w:szCs w:val="22"/>
              </w:rPr>
              <w:t>на организацию  отдыха детей в каникулярное время)</w:t>
            </w:r>
          </w:p>
        </w:tc>
      </w:tr>
      <w:tr w:rsidR="0008613B" w:rsidRPr="006825B2" w:rsidTr="00DC5463">
        <w:trPr>
          <w:trHeight w:val="14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2 02 29999 04 2075 150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приобретение и установку плоскостных спортивных сооружений и оборудования на плоскостные спортивные сооружения на территории Тверской области</w:t>
            </w:r>
            <w:r w:rsidRPr="006825B2">
              <w:rPr>
                <w:bCs/>
                <w:sz w:val="22"/>
                <w:szCs w:val="22"/>
              </w:rPr>
              <w:t>)</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2 02 29999 04 2189 150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w:t>
            </w:r>
            <w:r w:rsidRPr="006825B2">
              <w:rPr>
                <w:bCs/>
                <w:sz w:val="22"/>
                <w:szCs w:val="22"/>
              </w:rPr>
              <w:t>на укрепление материально-технической базы муниципальных спортивных школ)</w:t>
            </w:r>
          </w:p>
        </w:tc>
      </w:tr>
      <w:tr w:rsidR="0008613B" w:rsidRPr="006825B2" w:rsidTr="00DC5463">
        <w:trPr>
          <w:trHeight w:val="47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2 02 29999 04 2207 150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повышение заработной платы педагогическим работникам муниципальных организаций дополнительного образования)</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2 02 49999 04 2164 150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z w:val="22"/>
                <w:szCs w:val="22"/>
              </w:rPr>
              <w:t>Прочие межбюджетные трансферты, передаваемые бюджетам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04 0720 150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(Комитет по физической культуре и спорту администрации города Ржева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w:t>
            </w:r>
            <w:r w:rsidRPr="006825B2">
              <w:rPr>
                <w:sz w:val="22"/>
                <w:szCs w:val="22"/>
                <w:lang w:val="en-US"/>
              </w:rPr>
              <w:t>20</w:t>
            </w:r>
            <w:r w:rsidRPr="006825B2">
              <w:rPr>
                <w:sz w:val="22"/>
                <w:szCs w:val="22"/>
              </w:rPr>
              <w:t xml:space="preserve"> 04 0720 150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(Комитет по физической культуре и спорту администрации города Ржева Тверской области)</w:t>
            </w:r>
          </w:p>
        </w:tc>
      </w:tr>
      <w:tr w:rsidR="0008613B" w:rsidRPr="006825B2" w:rsidTr="00DC5463">
        <w:trPr>
          <w:trHeight w:val="92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2 04 0401</w:t>
            </w:r>
            <w:r w:rsidRPr="006825B2">
              <w:rPr>
                <w:sz w:val="22"/>
                <w:szCs w:val="22"/>
                <w:lang w:val="en-US"/>
              </w:rPr>
              <w:t>0</w:t>
            </w:r>
            <w:r w:rsidRPr="006825B2">
              <w:rPr>
                <w:sz w:val="22"/>
                <w:szCs w:val="22"/>
              </w:rPr>
              <w:t xml:space="preserve"> 04 0720 150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(Комитет по физической культуре и спорту администрации города Ржева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w:t>
            </w:r>
            <w:r w:rsidRPr="006825B2">
              <w:rPr>
                <w:sz w:val="22"/>
                <w:szCs w:val="22"/>
                <w:lang w:val="en-US"/>
              </w:rPr>
              <w:t>20</w:t>
            </w:r>
            <w:r w:rsidRPr="006825B2">
              <w:rPr>
                <w:sz w:val="22"/>
                <w:szCs w:val="22"/>
              </w:rPr>
              <w:t xml:space="preserve"> 04 0720 150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(Комитет по физической культуре и спорту администрации города Ржева Тверской области)</w:t>
            </w:r>
          </w:p>
        </w:tc>
      </w:tr>
      <w:tr w:rsidR="0008613B" w:rsidRPr="006825B2" w:rsidTr="00DC5463">
        <w:trPr>
          <w:trHeight w:val="197"/>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04020 04 0720 150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(Комитет по физической культуре и спорту администрации города Ржева Тверской области)</w:t>
            </w:r>
          </w:p>
        </w:tc>
      </w:tr>
      <w:tr w:rsidR="0008613B" w:rsidRPr="006825B2" w:rsidTr="00DC5463">
        <w:trPr>
          <w:trHeight w:val="390"/>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04050 04 0720 150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(Комитет по физической культуре и спорту администрации города Ржева Тверской области)</w:t>
            </w:r>
          </w:p>
        </w:tc>
      </w:tr>
      <w:tr w:rsidR="0008613B" w:rsidRPr="006825B2" w:rsidTr="00DC5463">
        <w:trPr>
          <w:trHeight w:val="15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2 18 04010 04 0000 150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бюджетными учреждениями остатков субсидий прошлых лет</w:t>
            </w:r>
          </w:p>
        </w:tc>
      </w:tr>
      <w:tr w:rsidR="0008613B" w:rsidRPr="006825B2" w:rsidTr="00DC5463">
        <w:trPr>
          <w:trHeight w:val="5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2 18 04020 04 0000 150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автономными учреждениями остатков субсидий прошлых лет</w:t>
            </w:r>
          </w:p>
        </w:tc>
      </w:tr>
      <w:tr w:rsidR="0008613B" w:rsidRPr="006825B2" w:rsidTr="00DC5463">
        <w:trPr>
          <w:trHeight w:val="47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w:t>
            </w:r>
            <w:r w:rsidRPr="006825B2">
              <w:rPr>
                <w:sz w:val="22"/>
                <w:szCs w:val="22"/>
                <w:lang w:val="en-US"/>
              </w:rPr>
              <w:t>3</w:t>
            </w:r>
            <w:r w:rsidRPr="006825B2">
              <w:rPr>
                <w:sz w:val="22"/>
                <w:szCs w:val="22"/>
              </w:rPr>
              <w:t>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иными организациями остатков субсидий прошлых лет</w:t>
            </w:r>
          </w:p>
        </w:tc>
      </w:tr>
      <w:tr w:rsidR="0008613B" w:rsidRPr="006825B2" w:rsidTr="00DC5463">
        <w:trPr>
          <w:trHeight w:val="27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2 19 25081 04 0000 150</w:t>
            </w:r>
          </w:p>
        </w:tc>
        <w:tc>
          <w:tcPr>
            <w:tcW w:w="2873" w:type="pct"/>
            <w:tcMar>
              <w:left w:w="57" w:type="dxa"/>
              <w:right w:w="57" w:type="dxa"/>
            </w:tcMar>
            <w:vAlign w:val="bottom"/>
          </w:tcPr>
          <w:p w:rsidR="0008613B" w:rsidRPr="006825B2" w:rsidRDefault="0008613B" w:rsidP="001F5033">
            <w:pPr>
              <w:rPr>
                <w:sz w:val="22"/>
                <w:szCs w:val="22"/>
              </w:rPr>
            </w:pPr>
            <w:r w:rsidRPr="006825B2">
              <w:rPr>
                <w:sz w:val="22"/>
                <w:szCs w:val="22"/>
              </w:rPr>
              <w:t>Возврат остатков субсидий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из бюджетов городских округов</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2 19 60010 04 2071 150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организацию отдыха детей в каникулярное время)</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2 19 60010 04 2075 150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приобретение и установку плоскостных спортивных сооружений и оборудования на плоскостные спортивные сооружения на территории Тверской области</w:t>
            </w:r>
            <w:r w:rsidRPr="006825B2">
              <w:rPr>
                <w:bCs/>
                <w:sz w:val="22"/>
                <w:szCs w:val="22"/>
              </w:rPr>
              <w:t>)</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2 19 60010 04 2164 150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47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2 19 60010 04 2189 150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bCs/>
                <w:sz w:val="22"/>
                <w:szCs w:val="22"/>
              </w:rPr>
              <w:t>на укрепление материально-технической базы муниципальных спортивных школ)</w:t>
            </w:r>
          </w:p>
        </w:tc>
      </w:tr>
      <w:tr w:rsidR="0008613B" w:rsidRPr="006825B2" w:rsidTr="00DC5463">
        <w:trPr>
          <w:trHeight w:val="47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664</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2 19 60010 04 2207 150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повышение заработной платы педагогическим работникам муниципальных организаций дополнительного образования)</w:t>
            </w:r>
          </w:p>
        </w:tc>
      </w:tr>
      <w:tr w:rsidR="0008613B" w:rsidRPr="006825B2" w:rsidTr="00DC5463">
        <w:trPr>
          <w:trHeight w:val="449"/>
        </w:trPr>
        <w:tc>
          <w:tcPr>
            <w:tcW w:w="803" w:type="pct"/>
            <w:noWrap/>
            <w:tcMar>
              <w:left w:w="57" w:type="dxa"/>
              <w:right w:w="57" w:type="dxa"/>
            </w:tcMar>
            <w:vAlign w:val="bottom"/>
          </w:tcPr>
          <w:p w:rsidR="0008613B" w:rsidRPr="006825B2" w:rsidRDefault="0008613B" w:rsidP="00AE7CB6">
            <w:pPr>
              <w:jc w:val="center"/>
              <w:rPr>
                <w:b/>
                <w:snapToGrid w:val="0"/>
                <w:sz w:val="22"/>
                <w:szCs w:val="22"/>
              </w:rPr>
            </w:pPr>
            <w:r w:rsidRPr="006825B2">
              <w:rPr>
                <w:b/>
                <w:snapToGrid w:val="0"/>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b/>
                <w:snapToGrid w:val="0"/>
                <w:color w:val="FF0000"/>
                <w:sz w:val="22"/>
                <w:szCs w:val="22"/>
              </w:rPr>
            </w:pPr>
          </w:p>
        </w:tc>
        <w:tc>
          <w:tcPr>
            <w:tcW w:w="2873" w:type="pct"/>
            <w:tcMar>
              <w:left w:w="57" w:type="dxa"/>
              <w:right w:w="57" w:type="dxa"/>
            </w:tcMar>
            <w:vAlign w:val="bottom"/>
          </w:tcPr>
          <w:p w:rsidR="0008613B" w:rsidRPr="006825B2" w:rsidRDefault="0008613B" w:rsidP="005A592A">
            <w:pPr>
              <w:pStyle w:val="Heading8"/>
              <w:widowControl/>
              <w:autoSpaceDE/>
              <w:adjustRightInd/>
              <w:jc w:val="left"/>
              <w:rPr>
                <w:snapToGrid w:val="0"/>
                <w:sz w:val="22"/>
                <w:szCs w:val="22"/>
              </w:rPr>
            </w:pPr>
            <w:r w:rsidRPr="006825B2">
              <w:rPr>
                <w:sz w:val="22"/>
                <w:szCs w:val="22"/>
              </w:rPr>
              <w:t>Отдел образования администрации города Ржева Тверской области</w:t>
            </w:r>
          </w:p>
        </w:tc>
      </w:tr>
      <w:tr w:rsidR="0008613B" w:rsidRPr="006825B2" w:rsidTr="00DC5463">
        <w:trPr>
          <w:trHeight w:val="292"/>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napToGrid w:val="0"/>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autoSpaceDE w:val="0"/>
              <w:autoSpaceDN w:val="0"/>
              <w:adjustRightInd w:val="0"/>
              <w:jc w:val="center"/>
              <w:outlineLvl w:val="0"/>
              <w:rPr>
                <w:sz w:val="22"/>
                <w:szCs w:val="22"/>
              </w:rPr>
            </w:pPr>
            <w:r w:rsidRPr="006825B2">
              <w:rPr>
                <w:sz w:val="22"/>
                <w:szCs w:val="22"/>
              </w:rPr>
              <w:t>1 13 01074 04 0000 130</w:t>
            </w:r>
          </w:p>
        </w:tc>
        <w:tc>
          <w:tcPr>
            <w:tcW w:w="2873" w:type="pct"/>
            <w:tcMar>
              <w:left w:w="57" w:type="dxa"/>
              <w:right w:w="57" w:type="dxa"/>
            </w:tcMar>
            <w:vAlign w:val="bottom"/>
          </w:tcPr>
          <w:p w:rsidR="0008613B" w:rsidRPr="006825B2" w:rsidRDefault="0008613B" w:rsidP="005A592A">
            <w:pPr>
              <w:autoSpaceDE w:val="0"/>
              <w:autoSpaceDN w:val="0"/>
              <w:adjustRightInd w:val="0"/>
              <w:outlineLvl w:val="0"/>
              <w:rPr>
                <w:sz w:val="22"/>
                <w:szCs w:val="22"/>
              </w:rPr>
            </w:pPr>
            <w:r w:rsidRPr="006825B2">
              <w:rPr>
                <w:sz w:val="22"/>
                <w:szCs w:val="22"/>
              </w:rPr>
              <w:t>Доходы от оказания информационных услуг органами местного самоуправления городских округов, казенными учреждениями городских округов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1 13 01994 04 5815 130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 рамках выполнения муниципального задания (Отдела образования администрации города Ржева))</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1 13 01994 04 7815 130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доходы от оказания платных услуг (работ) получателями средств бюджетов городских округов (вне рамок муниципального задания (Отдела образования администрации города Ржева))</w:t>
            </w:r>
          </w:p>
        </w:tc>
      </w:tr>
      <w:tr w:rsidR="0008613B" w:rsidRPr="006825B2" w:rsidTr="00DC5463">
        <w:trPr>
          <w:trHeight w:val="35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(возврат дебиторской задолженности получателями средств бюджетов городских округов)    </w:t>
            </w:r>
          </w:p>
        </w:tc>
      </w:tr>
      <w:tr w:rsidR="0008613B" w:rsidRPr="006825B2" w:rsidTr="00DC5463">
        <w:trPr>
          <w:trHeight w:val="356"/>
        </w:trPr>
        <w:tc>
          <w:tcPr>
            <w:tcW w:w="803" w:type="pct"/>
            <w:noWrap/>
            <w:tcMar>
              <w:left w:w="57" w:type="dxa"/>
              <w:right w:w="57" w:type="dxa"/>
            </w:tcMar>
            <w:vAlign w:val="bottom"/>
          </w:tcPr>
          <w:p w:rsidR="0008613B" w:rsidRPr="006825B2" w:rsidRDefault="0008613B" w:rsidP="00AD718D">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DC5463">
            <w:pPr>
              <w:jc w:val="center"/>
              <w:rPr>
                <w:sz w:val="22"/>
                <w:szCs w:val="22"/>
              </w:rPr>
            </w:pPr>
            <w:r w:rsidRPr="006825B2">
              <w:rPr>
                <w:sz w:val="22"/>
                <w:szCs w:val="22"/>
              </w:rPr>
              <w:t>1 13 02994 04 0024 130</w:t>
            </w:r>
          </w:p>
        </w:tc>
        <w:tc>
          <w:tcPr>
            <w:tcW w:w="2873" w:type="pct"/>
            <w:tcMar>
              <w:left w:w="57" w:type="dxa"/>
              <w:right w:w="57" w:type="dxa"/>
            </w:tcMar>
            <w:vAlign w:val="bottom"/>
          </w:tcPr>
          <w:p w:rsidR="0008613B" w:rsidRPr="006825B2" w:rsidRDefault="0008613B" w:rsidP="00AD718D">
            <w:pPr>
              <w:rPr>
                <w:sz w:val="22"/>
                <w:szCs w:val="22"/>
              </w:rPr>
            </w:pPr>
            <w:r w:rsidRPr="006825B2">
              <w:rPr>
                <w:sz w:val="22"/>
                <w:szCs w:val="22"/>
              </w:rPr>
              <w:t>Прочие доходы от компенсации затрат бюджетов городских округов (средства от возврата учреждениями субсидии на выполнение ими муниципального задания прошлых лет)</w:t>
            </w:r>
          </w:p>
        </w:tc>
      </w:tr>
      <w:tr w:rsidR="0008613B" w:rsidRPr="006825B2" w:rsidTr="00DC5463">
        <w:trPr>
          <w:trHeight w:val="35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1 13 02994 04 0030 130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(прочие доходы от компенсации затрат бюджета)  </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napToGrid w:val="0"/>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1 17 01040 04 0000 180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Невыясненные поступления, зачисляемые в бюджеты городских округов</w:t>
            </w:r>
          </w:p>
        </w:tc>
      </w:tr>
      <w:tr w:rsidR="0008613B" w:rsidRPr="006825B2" w:rsidTr="00DC5463">
        <w:trPr>
          <w:trHeight w:val="246"/>
        </w:trPr>
        <w:tc>
          <w:tcPr>
            <w:tcW w:w="803" w:type="pct"/>
            <w:noWrap/>
            <w:tcMar>
              <w:left w:w="57" w:type="dxa"/>
              <w:right w:w="57" w:type="dxa"/>
            </w:tcMar>
            <w:vAlign w:val="bottom"/>
          </w:tcPr>
          <w:p w:rsidR="0008613B" w:rsidRPr="006825B2" w:rsidRDefault="0008613B" w:rsidP="00AE7CB6">
            <w:pPr>
              <w:jc w:val="center"/>
              <w:rPr>
                <w:snapToGrid w:val="0"/>
                <w:sz w:val="22"/>
                <w:szCs w:val="22"/>
                <w:lang w:val="en-US"/>
              </w:rPr>
            </w:pPr>
            <w:r w:rsidRPr="006825B2">
              <w:rPr>
                <w:sz w:val="22"/>
                <w:szCs w:val="22"/>
              </w:rPr>
              <w:t>6</w:t>
            </w:r>
            <w:r w:rsidRPr="006825B2">
              <w:rPr>
                <w:sz w:val="22"/>
                <w:szCs w:val="22"/>
                <w:lang w:val="en-US"/>
              </w:rPr>
              <w:t>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1 17 05040 04 0000 180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неналоговые доходы бюджетов городских округов</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C2224A">
            <w:pPr>
              <w:jc w:val="center"/>
              <w:rPr>
                <w:color w:val="FF0000"/>
                <w:sz w:val="22"/>
                <w:szCs w:val="22"/>
              </w:rPr>
            </w:pPr>
            <w:r w:rsidRPr="006825B2">
              <w:rPr>
                <w:color w:val="FF0000"/>
                <w:sz w:val="22"/>
                <w:szCs w:val="22"/>
              </w:rPr>
              <w:t>675</w:t>
            </w:r>
          </w:p>
        </w:tc>
        <w:tc>
          <w:tcPr>
            <w:tcW w:w="1324" w:type="pct"/>
            <w:tcBorders>
              <w:left w:val="nil"/>
              <w:right w:val="single" w:sz="4" w:space="0" w:color="auto"/>
            </w:tcBorders>
            <w:noWrap/>
            <w:tcMar>
              <w:left w:w="57" w:type="dxa"/>
              <w:right w:w="57" w:type="dxa"/>
            </w:tcMar>
            <w:vAlign w:val="bottom"/>
          </w:tcPr>
          <w:p w:rsidR="0008613B" w:rsidRPr="006825B2" w:rsidRDefault="0008613B" w:rsidP="00B54EFD">
            <w:pPr>
              <w:jc w:val="center"/>
              <w:rPr>
                <w:color w:val="FF0000"/>
                <w:sz w:val="22"/>
                <w:szCs w:val="22"/>
              </w:rPr>
            </w:pPr>
            <w:r w:rsidRPr="006825B2">
              <w:rPr>
                <w:color w:val="FF0000"/>
                <w:sz w:val="22"/>
                <w:szCs w:val="22"/>
              </w:rPr>
              <w:t xml:space="preserve">1 17 16000 04 0000 180 </w:t>
            </w:r>
          </w:p>
        </w:tc>
        <w:tc>
          <w:tcPr>
            <w:tcW w:w="2873" w:type="pct"/>
            <w:tcBorders>
              <w:left w:val="single" w:sz="4" w:space="0" w:color="auto"/>
            </w:tcBorders>
            <w:tcMar>
              <w:left w:w="57" w:type="dxa"/>
              <w:right w:w="57" w:type="dxa"/>
            </w:tcMar>
            <w:vAlign w:val="bottom"/>
          </w:tcPr>
          <w:p w:rsidR="0008613B" w:rsidRPr="006825B2" w:rsidRDefault="0008613B" w:rsidP="00B54EFD">
            <w:pPr>
              <w:rPr>
                <w:color w:val="FF0000"/>
                <w:sz w:val="22"/>
                <w:szCs w:val="22"/>
              </w:rPr>
            </w:pPr>
            <w:r w:rsidRPr="006825B2">
              <w:rPr>
                <w:color w:val="FF0000"/>
                <w:sz w:val="22"/>
                <w:szCs w:val="22"/>
              </w:rPr>
              <w:t>Прочие неналоговые доходы бюджетов городских округов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округа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2 01 04010 04 0815 150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нерезидентами грантов для получателей средств бюджетов городских округов (Отдела образования администрации города Ржева)</w:t>
            </w:r>
          </w:p>
        </w:tc>
      </w:tr>
      <w:tr w:rsidR="0008613B" w:rsidRPr="006825B2" w:rsidTr="00DC5463">
        <w:trPr>
          <w:trHeight w:val="10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2 01 04020 04 0815 150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нерезидентами получателям средств бюджетов городских округов (Отдела образования администрации города Ржева)</w:t>
            </w:r>
          </w:p>
        </w:tc>
      </w:tr>
      <w:tr w:rsidR="0008613B" w:rsidRPr="006825B2" w:rsidTr="00DC5463">
        <w:trPr>
          <w:trHeight w:val="9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2 02 25027 04 0000 150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Субсидии бюджетам городских округов на реализацию мероприятий государственной программы Российской Федерации «Доступная среда»</w:t>
            </w:r>
          </w:p>
        </w:tc>
      </w:tr>
      <w:tr w:rsidR="0008613B" w:rsidRPr="006825B2" w:rsidTr="00DC5463">
        <w:trPr>
          <w:trHeight w:val="23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2 02 25232 04 0000 150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08613B" w:rsidRPr="006825B2" w:rsidTr="00DC5463">
        <w:trPr>
          <w:trHeight w:val="23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2 02 25304 04 0000 150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2 02 25509 04 0000 150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rPr>
              <w:t>Субсидии бюджетам городских округов на подготовку и проведение празднования на федеральном уровне памятных дат субъектов Российской Федерации</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2 02 25520 04 0000 150</w:t>
            </w:r>
          </w:p>
        </w:tc>
        <w:tc>
          <w:tcPr>
            <w:tcW w:w="2873" w:type="pct"/>
            <w:tcMar>
              <w:left w:w="57" w:type="dxa"/>
              <w:right w:w="57" w:type="dxa"/>
            </w:tcMar>
            <w:vAlign w:val="bottom"/>
          </w:tcPr>
          <w:p w:rsidR="0008613B" w:rsidRPr="006825B2" w:rsidRDefault="0008613B" w:rsidP="001F5033">
            <w:pPr>
              <w:autoSpaceDE w:val="0"/>
              <w:autoSpaceDN w:val="0"/>
              <w:adjustRightInd w:val="0"/>
              <w:rPr>
                <w:sz w:val="22"/>
                <w:szCs w:val="22"/>
              </w:rPr>
            </w:pPr>
            <w:r w:rsidRPr="006825B2">
              <w:rPr>
                <w:sz w:val="22"/>
                <w:szCs w:val="22"/>
              </w:rPr>
              <w:t>Субсидии бюджетам городских округов на реализацию мероприятий созданию в субъектах Российской Федерации новых мест в общеобразовательных организациях</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2 02 29999 04 2071 150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организацию отдыха детей в каникулярное время)</w:t>
            </w:r>
          </w:p>
        </w:tc>
      </w:tr>
      <w:tr w:rsidR="0008613B" w:rsidRPr="006825B2" w:rsidTr="00DC5463">
        <w:trPr>
          <w:trHeight w:val="71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2 02 29999 04 2190 150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w:t>
            </w:r>
            <w:r w:rsidRPr="006825B2">
              <w:rPr>
                <w:bCs/>
                <w:sz w:val="22"/>
                <w:szCs w:val="22"/>
              </w:rPr>
              <w:t>на укрепление материально-технической базы муниципальных общеобразовательных организаций)</w:t>
            </w:r>
          </w:p>
        </w:tc>
      </w:tr>
      <w:tr w:rsidR="0008613B" w:rsidRPr="006825B2" w:rsidTr="00DC5463">
        <w:trPr>
          <w:trHeight w:val="66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2 02 29999 04 2191 150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w:t>
            </w:r>
            <w:r w:rsidRPr="006825B2">
              <w:rPr>
                <w:bCs/>
                <w:sz w:val="22"/>
                <w:szCs w:val="22"/>
              </w:rPr>
              <w:t>на укрепление материально-технической базы муниципальных организаций отдыха и оздоровления детей)</w:t>
            </w:r>
          </w:p>
        </w:tc>
      </w:tr>
      <w:tr w:rsidR="0008613B" w:rsidRPr="006825B2" w:rsidTr="00DC5463">
        <w:trPr>
          <w:trHeight w:val="720"/>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2 02 29999 04 2203 150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w:t>
            </w:r>
            <w:r w:rsidRPr="006825B2">
              <w:rPr>
                <w:bCs/>
                <w:sz w:val="22"/>
                <w:szCs w:val="22"/>
              </w:rPr>
              <w:t>на организацию участия детей и подростков в социально значимых региональных проектах</w:t>
            </w:r>
            <w:r w:rsidRPr="006825B2">
              <w:rPr>
                <w:sz w:val="22"/>
                <w:szCs w:val="22"/>
              </w:rPr>
              <w:t>)</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2 02 29999 04 2207 150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повышение заработной платы педагогическим работникам муниципальных организаций дополнительного образования)</w:t>
            </w:r>
          </w:p>
        </w:tc>
      </w:tr>
      <w:tr w:rsidR="0008613B" w:rsidRPr="006825B2" w:rsidTr="00DC5463">
        <w:trPr>
          <w:trHeight w:val="69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2 02 29999 04 2222 150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укрепление материально-технической базы муниципальных дошкольных образовательных организаций)</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2 02 29999 04 2232 150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субсидии бюджетам городских округов (на повышение оплаты труда работникам муниципальных учреждений в области образования в связи с увеличением минимального размера оплаты труда)</w:t>
            </w:r>
          </w:p>
        </w:tc>
      </w:tr>
      <w:tr w:rsidR="0008613B" w:rsidRPr="006825B2" w:rsidTr="00DC5463">
        <w:trPr>
          <w:trHeight w:val="50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2 02 30024 04 0000 150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Субвенции бюджетам городских округов на выполнение передаваемых полномочий субъектов Российской Федерации</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2 02 30029 04 0000 150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08613B" w:rsidRPr="006825B2" w:rsidTr="00DC5463">
        <w:trPr>
          <w:trHeight w:val="50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2 02 35303 04 0000 150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lang w:eastAsia="en-US"/>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2 02 35520 04 0000 150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Субвенции бюджетам городских округов на реализацию мероприятий по созданию в субъектах Российской Федерации новых мест в общеобразовательных организациях</w:t>
            </w:r>
          </w:p>
        </w:tc>
      </w:tr>
      <w:tr w:rsidR="0008613B" w:rsidRPr="006825B2" w:rsidTr="00DC5463">
        <w:trPr>
          <w:trHeight w:val="20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2 02 39998 04 0000 150</w:t>
            </w:r>
          </w:p>
        </w:tc>
        <w:tc>
          <w:tcPr>
            <w:tcW w:w="2873" w:type="pct"/>
            <w:tcMar>
              <w:left w:w="57" w:type="dxa"/>
              <w:right w:w="57" w:type="dxa"/>
            </w:tcMar>
            <w:vAlign w:val="bottom"/>
          </w:tcPr>
          <w:p w:rsidR="0008613B" w:rsidRPr="006825B2" w:rsidRDefault="0008613B" w:rsidP="001F5033">
            <w:pPr>
              <w:rPr>
                <w:color w:val="FF0000"/>
                <w:sz w:val="22"/>
                <w:szCs w:val="22"/>
              </w:rPr>
            </w:pPr>
            <w:r w:rsidRPr="006825B2">
              <w:rPr>
                <w:sz w:val="22"/>
                <w:szCs w:val="22"/>
              </w:rPr>
              <w:t>Единая субвенция бюджетам городских округов</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2 02 39999 04 2016 150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субвенции бюджетам городских округов (на обеспечение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r>
      <w:tr w:rsidR="0008613B" w:rsidRPr="006825B2" w:rsidTr="00DC5463">
        <w:trPr>
          <w:trHeight w:val="5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2 02 39999 04 2153 150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r>
      <w:tr w:rsidR="0008613B" w:rsidRPr="006825B2" w:rsidTr="00DC5463">
        <w:trPr>
          <w:trHeight w:val="3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2 02 49999 04 2164 150</w:t>
            </w:r>
          </w:p>
        </w:tc>
        <w:tc>
          <w:tcPr>
            <w:tcW w:w="2873" w:type="pct"/>
            <w:tcMar>
              <w:left w:w="57" w:type="dxa"/>
              <w:right w:w="57" w:type="dxa"/>
            </w:tcMar>
            <w:vAlign w:val="bottom"/>
          </w:tcPr>
          <w:p w:rsidR="0008613B" w:rsidRPr="006825B2" w:rsidRDefault="0008613B" w:rsidP="005A592A">
            <w:pPr>
              <w:rPr>
                <w:snapToGrid w:val="0"/>
                <w:sz w:val="22"/>
                <w:szCs w:val="22"/>
              </w:rPr>
            </w:pPr>
            <w:r w:rsidRPr="006825B2">
              <w:rPr>
                <w:sz w:val="22"/>
                <w:szCs w:val="22"/>
              </w:rPr>
              <w:t>Прочие межбюджетные трансферты, передаваемые бюджетам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2 03 0401</w:t>
            </w:r>
            <w:r w:rsidRPr="006825B2">
              <w:rPr>
                <w:sz w:val="22"/>
                <w:szCs w:val="22"/>
                <w:lang w:val="en-US"/>
              </w:rPr>
              <w:t>0</w:t>
            </w:r>
            <w:r w:rsidRPr="006825B2">
              <w:rPr>
                <w:sz w:val="22"/>
                <w:szCs w:val="22"/>
              </w:rPr>
              <w:t xml:space="preserve"> 04 0815 150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государственными (муниципальными) организациями грантов для получателей средств бюджетов городских округов (Отдела образования администрации города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2 03 0402</w:t>
            </w:r>
            <w:r w:rsidRPr="006825B2">
              <w:rPr>
                <w:sz w:val="22"/>
                <w:szCs w:val="22"/>
                <w:lang w:val="en-US"/>
              </w:rPr>
              <w:t>0</w:t>
            </w:r>
            <w:r w:rsidRPr="006825B2">
              <w:rPr>
                <w:sz w:val="22"/>
                <w:szCs w:val="22"/>
              </w:rPr>
              <w:t xml:space="preserve"> 04 0815 150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 (Отдела образования администрации города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2 04 0401</w:t>
            </w:r>
            <w:r w:rsidRPr="006825B2">
              <w:rPr>
                <w:sz w:val="22"/>
                <w:szCs w:val="22"/>
                <w:lang w:val="en-US"/>
              </w:rPr>
              <w:t>0</w:t>
            </w:r>
            <w:r w:rsidRPr="006825B2">
              <w:rPr>
                <w:sz w:val="22"/>
                <w:szCs w:val="22"/>
              </w:rPr>
              <w:t xml:space="preserve"> 04 0815 150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Предоставление негосударственными организациями грантов для получателей средств бюджетов городских округов (Отдела образования администрации города Ржева)</w:t>
            </w:r>
          </w:p>
        </w:tc>
      </w:tr>
      <w:tr w:rsidR="0008613B" w:rsidRPr="006825B2" w:rsidTr="00DC5463">
        <w:trPr>
          <w:trHeight w:val="21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w:t>
            </w:r>
            <w:r w:rsidRPr="006825B2">
              <w:rPr>
                <w:sz w:val="22"/>
                <w:szCs w:val="22"/>
                <w:lang w:val="en-US"/>
              </w:rPr>
              <w:t>20</w:t>
            </w:r>
            <w:r w:rsidRPr="006825B2">
              <w:rPr>
                <w:sz w:val="22"/>
                <w:szCs w:val="22"/>
              </w:rPr>
              <w:t xml:space="preserve"> 04 0815 150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негосударственными организациями получателям средств бюджетов городских округов (Отдела образования администрации города Ржева)</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04020 04 0815 150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Поступления от денежных пожертвований, предоставляемых физическими лицами получателям средств бюджетов городских округов (Отдела образования администрации города Ржева)</w:t>
            </w:r>
          </w:p>
        </w:tc>
      </w:tr>
      <w:tr w:rsidR="0008613B" w:rsidRPr="006825B2" w:rsidTr="00DC5463">
        <w:trPr>
          <w:trHeight w:val="77"/>
        </w:trPr>
        <w:tc>
          <w:tcPr>
            <w:tcW w:w="803" w:type="pct"/>
            <w:noWrap/>
            <w:tcMar>
              <w:left w:w="57" w:type="dxa"/>
              <w:right w:w="57" w:type="dxa"/>
            </w:tcMar>
            <w:vAlign w:val="bottom"/>
          </w:tcPr>
          <w:p w:rsidR="0008613B" w:rsidRPr="006825B2" w:rsidRDefault="0008613B" w:rsidP="00AE7CB6">
            <w:pPr>
              <w:jc w:val="center"/>
              <w:rPr>
                <w:sz w:val="22"/>
                <w:szCs w:val="22"/>
                <w:lang w:val="en-US"/>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lang w:val="en-US"/>
              </w:rPr>
              <w:t>2</w:t>
            </w:r>
            <w:r w:rsidRPr="006825B2">
              <w:rPr>
                <w:sz w:val="22"/>
                <w:szCs w:val="22"/>
              </w:rPr>
              <w:t xml:space="preserve"> </w:t>
            </w:r>
            <w:r w:rsidRPr="006825B2">
              <w:rPr>
                <w:sz w:val="22"/>
                <w:szCs w:val="22"/>
                <w:lang w:val="en-US"/>
              </w:rPr>
              <w:t>07</w:t>
            </w:r>
            <w:r w:rsidRPr="006825B2">
              <w:rPr>
                <w:sz w:val="22"/>
                <w:szCs w:val="22"/>
              </w:rPr>
              <w:t xml:space="preserve"> 04050 04 0815 150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(Отдела образования администрации города Ржева)</w:t>
            </w:r>
          </w:p>
        </w:tc>
      </w:tr>
      <w:tr w:rsidR="0008613B" w:rsidRPr="006825B2" w:rsidTr="00DC5463">
        <w:trPr>
          <w:trHeight w:val="47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2 18 04010 04 0000 150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бюджетными учреждениями остатков субсидий прошлых лет</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2 18 04020 04 0000 150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автономными учреждениями остатков субсидий прошлых лет</w:t>
            </w:r>
          </w:p>
        </w:tc>
      </w:tr>
      <w:tr w:rsidR="0008613B" w:rsidRPr="006825B2" w:rsidTr="00DC5463">
        <w:trPr>
          <w:trHeight w:val="32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2 18 040</w:t>
            </w:r>
            <w:r w:rsidRPr="006825B2">
              <w:rPr>
                <w:sz w:val="22"/>
                <w:szCs w:val="22"/>
                <w:lang w:val="en-US"/>
              </w:rPr>
              <w:t>3</w:t>
            </w:r>
            <w:r w:rsidRPr="006825B2">
              <w:rPr>
                <w:sz w:val="22"/>
                <w:szCs w:val="22"/>
              </w:rPr>
              <w:t>0 04 0000 150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бюджетов городских округов от возврата иными организациями остатков субсидий прошлых лет</w:t>
            </w:r>
          </w:p>
        </w:tc>
      </w:tr>
      <w:tr w:rsidR="0008613B" w:rsidRPr="006825B2" w:rsidTr="00DC5463">
        <w:trPr>
          <w:trHeight w:val="58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2 19 25027 04 0000 150</w:t>
            </w:r>
          </w:p>
        </w:tc>
        <w:tc>
          <w:tcPr>
            <w:tcW w:w="2873" w:type="pct"/>
            <w:tcMar>
              <w:left w:w="57" w:type="dxa"/>
              <w:right w:w="57" w:type="dxa"/>
            </w:tcMar>
            <w:vAlign w:val="bottom"/>
          </w:tcPr>
          <w:p w:rsidR="0008613B" w:rsidRPr="006825B2" w:rsidRDefault="0008613B" w:rsidP="001F5033">
            <w:pPr>
              <w:rPr>
                <w:sz w:val="22"/>
                <w:szCs w:val="22"/>
              </w:rPr>
            </w:pPr>
            <w:r w:rsidRPr="006825B2">
              <w:rPr>
                <w:sz w:val="22"/>
                <w:szCs w:val="22"/>
              </w:rPr>
              <w:t>Возврат остатков субсидий на мероприятия государственной программы Российской Федерации «Доступная среда» из бюджетов городских округов</w:t>
            </w:r>
          </w:p>
        </w:tc>
      </w:tr>
      <w:tr w:rsidR="0008613B" w:rsidRPr="006825B2" w:rsidTr="00DC5463">
        <w:trPr>
          <w:trHeight w:val="58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2 19 25304 04 0000 150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lang w:eastAsia="en-US"/>
              </w:rPr>
            </w:pPr>
            <w:r w:rsidRPr="006825B2">
              <w:rPr>
                <w:sz w:val="22"/>
                <w:szCs w:val="22"/>
                <w:lang w:eastAsia="en-US"/>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2 19 25509 04 0000 150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остатков субсидий на подготовку и проведение празднования на федеральном уровне памятных дат субъектов Российской Федерации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2 19 25520 04 0000 150</w:t>
            </w:r>
          </w:p>
        </w:tc>
        <w:tc>
          <w:tcPr>
            <w:tcW w:w="2873" w:type="pct"/>
            <w:tcMar>
              <w:left w:w="57" w:type="dxa"/>
              <w:right w:w="57" w:type="dxa"/>
            </w:tcMar>
            <w:vAlign w:val="bottom"/>
          </w:tcPr>
          <w:p w:rsidR="0008613B" w:rsidRPr="006825B2" w:rsidRDefault="0008613B" w:rsidP="001F5033">
            <w:pPr>
              <w:rPr>
                <w:sz w:val="22"/>
                <w:szCs w:val="22"/>
              </w:rPr>
            </w:pPr>
            <w:r w:rsidRPr="006825B2">
              <w:rPr>
                <w:sz w:val="22"/>
                <w:szCs w:val="22"/>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w:t>
            </w:r>
          </w:p>
        </w:tc>
      </w:tr>
      <w:tr w:rsidR="0008613B" w:rsidRPr="006825B2" w:rsidTr="00DC5463">
        <w:trPr>
          <w:trHeight w:val="19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2 19 35303 04 0000 150</w:t>
            </w:r>
          </w:p>
        </w:tc>
        <w:tc>
          <w:tcPr>
            <w:tcW w:w="2873" w:type="pct"/>
            <w:tcMar>
              <w:left w:w="57" w:type="dxa"/>
              <w:right w:w="57" w:type="dxa"/>
            </w:tcMar>
            <w:vAlign w:val="bottom"/>
          </w:tcPr>
          <w:p w:rsidR="0008613B" w:rsidRPr="006825B2" w:rsidRDefault="0008613B" w:rsidP="005A592A">
            <w:pPr>
              <w:autoSpaceDE w:val="0"/>
              <w:autoSpaceDN w:val="0"/>
              <w:adjustRightInd w:val="0"/>
              <w:rPr>
                <w:sz w:val="22"/>
                <w:szCs w:val="22"/>
              </w:rPr>
            </w:pPr>
            <w:r w:rsidRPr="006825B2">
              <w:rPr>
                <w:sz w:val="22"/>
                <w:szCs w:val="22"/>
                <w:lang w:eastAsia="en-US"/>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w:t>
            </w:r>
          </w:p>
        </w:tc>
      </w:tr>
      <w:tr w:rsidR="0008613B" w:rsidRPr="006825B2" w:rsidTr="00DC5463">
        <w:trPr>
          <w:trHeight w:val="293"/>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2 19 60010 04 2016 150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w:t>
            </w:r>
            <w:r w:rsidRPr="006825B2">
              <w:rPr>
                <w:sz w:val="22"/>
                <w:szCs w:val="22"/>
              </w:rPr>
              <w:t>на обеспечение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r w:rsidRPr="006825B2">
              <w:rPr>
                <w:iCs/>
                <w:sz w:val="22"/>
                <w:szCs w:val="22"/>
              </w:rPr>
              <w:t>)</w:t>
            </w:r>
          </w:p>
        </w:tc>
      </w:tr>
      <w:tr w:rsidR="0008613B" w:rsidRPr="006825B2" w:rsidTr="00DC5463">
        <w:trPr>
          <w:trHeight w:val="92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2 19 60010 04 2071 150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организацию отдыха детей в каникулярное время)</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2 19 60010 04 2153 150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r>
      <w:tr w:rsidR="0008613B" w:rsidRPr="006825B2" w:rsidTr="00DC5463">
        <w:trPr>
          <w:trHeight w:val="103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2 19 60010 04 2164 150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iCs/>
                <w:sz w:val="22"/>
                <w:szCs w:val="22"/>
              </w:rPr>
              <w:t>на реализацию мероприятий по обращениям, поступающим к депутатам Законодательного Собрания Тверской области)</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2 19 60010 04 2190 150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bCs/>
                <w:sz w:val="22"/>
                <w:szCs w:val="22"/>
              </w:rPr>
              <w:t>на укрепление материально-технической базы муниципальных общеобразовательных организаций)</w:t>
            </w:r>
          </w:p>
        </w:tc>
      </w:tr>
      <w:tr w:rsidR="0008613B" w:rsidRPr="006825B2" w:rsidTr="00DC5463">
        <w:trPr>
          <w:trHeight w:val="114"/>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2 19 60010 04 2191 150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bCs/>
                <w:sz w:val="22"/>
                <w:szCs w:val="22"/>
              </w:rPr>
              <w:t>на укрепление материально-технической базы муниципальных организаций отдыха и оздоровления детей)</w:t>
            </w:r>
          </w:p>
        </w:tc>
      </w:tr>
      <w:tr w:rsidR="0008613B" w:rsidRPr="006825B2" w:rsidTr="00DC5463">
        <w:trPr>
          <w:trHeight w:val="255"/>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2 19 60010 04 2203 150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w:t>
            </w:r>
            <w:r w:rsidRPr="006825B2">
              <w:rPr>
                <w:bCs/>
                <w:sz w:val="22"/>
                <w:szCs w:val="22"/>
              </w:rPr>
              <w:t>на организацию участия детей и подростков в социально значимых региональных проектах</w:t>
            </w:r>
            <w:r w:rsidRPr="006825B2">
              <w:rPr>
                <w:sz w:val="22"/>
                <w:szCs w:val="22"/>
              </w:rPr>
              <w:t>)</w:t>
            </w:r>
          </w:p>
        </w:tc>
      </w:tr>
      <w:tr w:rsidR="0008613B" w:rsidRPr="006825B2" w:rsidTr="00DC5463">
        <w:trPr>
          <w:trHeight w:val="1022"/>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2 19 60010 04 2207 150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повышение заработной платы педагогическим работникам муниципальных организаций дополнительного образования)</w:t>
            </w:r>
          </w:p>
        </w:tc>
      </w:tr>
      <w:tr w:rsidR="0008613B" w:rsidRPr="006825B2" w:rsidTr="00DC5463">
        <w:trPr>
          <w:trHeight w:val="697"/>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2 19 60010 04 2222 150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укрепление материально-технической базы муниципальных дошкольных образовательных организаций)</w:t>
            </w:r>
          </w:p>
        </w:tc>
      </w:tr>
      <w:tr w:rsidR="0008613B" w:rsidRPr="006825B2" w:rsidTr="00DC5463">
        <w:trPr>
          <w:trHeight w:val="32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2 19 60010 04 2232 150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повышение оплаты труда работникам муниципальных учреждений в области образования в связи с увеличением минимального размера оплаты труда)</w:t>
            </w:r>
          </w:p>
        </w:tc>
      </w:tr>
      <w:tr w:rsidR="0008613B" w:rsidRPr="006825B2" w:rsidTr="00DC5463">
        <w:trPr>
          <w:trHeight w:val="249"/>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675</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2 19 60010 04 3029 150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08613B" w:rsidRPr="006825B2" w:rsidTr="00DC5463">
        <w:trPr>
          <w:trHeight w:val="475"/>
        </w:trPr>
        <w:tc>
          <w:tcPr>
            <w:tcW w:w="803" w:type="pct"/>
            <w:tcBorders>
              <w:right w:val="nil"/>
            </w:tcBorders>
            <w:noWrap/>
            <w:tcMar>
              <w:left w:w="57" w:type="dxa"/>
              <w:right w:w="57" w:type="dxa"/>
            </w:tcMar>
            <w:vAlign w:val="bottom"/>
          </w:tcPr>
          <w:p w:rsidR="0008613B" w:rsidRPr="006825B2" w:rsidRDefault="0008613B" w:rsidP="00AE7CB6">
            <w:pPr>
              <w:jc w:val="center"/>
              <w:rPr>
                <w:b/>
                <w:sz w:val="22"/>
                <w:szCs w:val="22"/>
              </w:rPr>
            </w:pPr>
            <w:r w:rsidRPr="006825B2">
              <w:rPr>
                <w:b/>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b/>
                <w:sz w:val="22"/>
                <w:szCs w:val="22"/>
              </w:rPr>
            </w:pPr>
          </w:p>
        </w:tc>
        <w:tc>
          <w:tcPr>
            <w:tcW w:w="2873" w:type="pct"/>
            <w:tcBorders>
              <w:left w:val="single" w:sz="4" w:space="0" w:color="auto"/>
            </w:tcBorders>
            <w:tcMar>
              <w:left w:w="57" w:type="dxa"/>
              <w:right w:w="57" w:type="dxa"/>
            </w:tcMar>
            <w:vAlign w:val="bottom"/>
          </w:tcPr>
          <w:p w:rsidR="0008613B" w:rsidRPr="006825B2" w:rsidRDefault="0008613B" w:rsidP="005A592A">
            <w:pPr>
              <w:rPr>
                <w:b/>
                <w:sz w:val="22"/>
                <w:szCs w:val="22"/>
              </w:rPr>
            </w:pPr>
            <w:r w:rsidRPr="006825B2">
              <w:rPr>
                <w:b/>
                <w:sz w:val="22"/>
                <w:szCs w:val="22"/>
              </w:rPr>
              <w:t>Финансовый отдел администрации города Ржева Тверской области</w:t>
            </w:r>
          </w:p>
        </w:tc>
      </w:tr>
      <w:tr w:rsidR="0008613B" w:rsidRPr="006825B2" w:rsidTr="00DC5463">
        <w:trPr>
          <w:trHeight w:val="356"/>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1 13 02994 04 0015 130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(возврат дебиторской задолженности получателями средств бюджетов городских округов)    </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1 13 02994 04 0030 130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 xml:space="preserve">Прочие доходы от компенсации затрат бюджетов городских округов (прочие доходы от компенсации затрат бюджета)  </w:t>
            </w:r>
          </w:p>
        </w:tc>
      </w:tr>
      <w:tr w:rsidR="0008613B" w:rsidRPr="006825B2" w:rsidTr="00DC5463">
        <w:trPr>
          <w:trHeight w:val="238"/>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1 16 01154 01 0000 140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color w:val="000000"/>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08613B" w:rsidRPr="006825B2" w:rsidTr="00DC5463">
        <w:trPr>
          <w:trHeight w:val="69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1 16 10123 01 0001 140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(за исключением доходов, направляемых на формирование муниципального дорожного фонда)</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1 17 01040 04 0000 180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Невыясненные поступления, зачисляемые в бюджеты городских округов</w:t>
            </w:r>
          </w:p>
        </w:tc>
      </w:tr>
      <w:tr w:rsidR="0008613B" w:rsidRPr="006825B2" w:rsidTr="00DC5463">
        <w:trPr>
          <w:trHeight w:val="275"/>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1 17 05040 04 0000 180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неналоговые доходы бюджетов городских округов</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C2224A">
            <w:pPr>
              <w:jc w:val="center"/>
              <w:rPr>
                <w:color w:val="FF0000"/>
                <w:sz w:val="22"/>
                <w:szCs w:val="22"/>
              </w:rPr>
            </w:pPr>
            <w:r w:rsidRPr="006825B2">
              <w:rPr>
                <w:color w:val="FF0000"/>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B54EFD">
            <w:pPr>
              <w:jc w:val="center"/>
              <w:rPr>
                <w:color w:val="FF0000"/>
                <w:sz w:val="22"/>
                <w:szCs w:val="22"/>
              </w:rPr>
            </w:pPr>
            <w:r w:rsidRPr="006825B2">
              <w:rPr>
                <w:color w:val="FF0000"/>
                <w:sz w:val="22"/>
                <w:szCs w:val="22"/>
              </w:rPr>
              <w:t xml:space="preserve">1 17 16000 04 0000 180 </w:t>
            </w:r>
          </w:p>
        </w:tc>
        <w:tc>
          <w:tcPr>
            <w:tcW w:w="2873" w:type="pct"/>
            <w:tcBorders>
              <w:left w:val="single" w:sz="4" w:space="0" w:color="auto"/>
            </w:tcBorders>
            <w:tcMar>
              <w:left w:w="57" w:type="dxa"/>
              <w:right w:w="57" w:type="dxa"/>
            </w:tcMar>
            <w:vAlign w:val="bottom"/>
          </w:tcPr>
          <w:p w:rsidR="0008613B" w:rsidRPr="006825B2" w:rsidRDefault="0008613B" w:rsidP="00B54EFD">
            <w:pPr>
              <w:rPr>
                <w:color w:val="FF0000"/>
                <w:sz w:val="22"/>
                <w:szCs w:val="22"/>
              </w:rPr>
            </w:pPr>
            <w:r w:rsidRPr="006825B2">
              <w:rPr>
                <w:color w:val="FF0000"/>
                <w:sz w:val="22"/>
                <w:szCs w:val="22"/>
              </w:rPr>
              <w:t>Прочие неналоговые доходы бюджетов городских округов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округа</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2 01 04099 04 0000 150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от нерезидентов в бюджеты городских округов</w:t>
            </w:r>
          </w:p>
        </w:tc>
      </w:tr>
      <w:tr w:rsidR="0008613B" w:rsidRPr="006825B2" w:rsidTr="00DC5463">
        <w:trPr>
          <w:trHeight w:val="341"/>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2 02 15002 04 0000 150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Дотации бюджетам городских округов на поддержку мер по обеспечению сбалансированности бюджетов</w:t>
            </w:r>
          </w:p>
        </w:tc>
      </w:tr>
      <w:tr w:rsidR="0008613B" w:rsidRPr="006825B2" w:rsidTr="00DC5463">
        <w:trPr>
          <w:trHeight w:val="249"/>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2 02 15009 04 0000 150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Дотации бюджетам городских округов на частичную компенсацию дополнительных расходов на повышение оплаты труда работников бюджетной сферы и иные цели</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2 02 19999 04 2129 150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дотации бюджетам городских округов (на стимулирование муниципальных образований к повышению эффективности бюджетных расходов)</w:t>
            </w:r>
          </w:p>
        </w:tc>
      </w:tr>
      <w:tr w:rsidR="0008613B" w:rsidRPr="006825B2" w:rsidTr="00DC5463">
        <w:trPr>
          <w:trHeight w:val="802"/>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2 02 45160 04 0000 150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Межбюджетные трансферты, передаваемые бюджетам городских округов для компенсации дополнительных расходов, возникших в результате решений, принятых органами власти другого уровня</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2 02 90013 04 0000 150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от федерального бюджета</w:t>
            </w:r>
          </w:p>
        </w:tc>
      </w:tr>
      <w:tr w:rsidR="0008613B" w:rsidRPr="006825B2" w:rsidTr="00DC5463">
        <w:trPr>
          <w:trHeight w:val="310"/>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2 02 90023 04 0000 150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от бюджетов субъектов Российской Федерации</w:t>
            </w:r>
          </w:p>
        </w:tc>
      </w:tr>
      <w:tr w:rsidR="0008613B" w:rsidRPr="006825B2" w:rsidTr="00DC5463">
        <w:trPr>
          <w:trHeight w:val="481"/>
        </w:trPr>
        <w:tc>
          <w:tcPr>
            <w:tcW w:w="803" w:type="pct"/>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2 02 90054 04 0000 150</w:t>
            </w:r>
          </w:p>
        </w:tc>
        <w:tc>
          <w:tcPr>
            <w:tcW w:w="2873" w:type="pct"/>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в бюджеты городских округов от бюджетов муниципальных районов</w:t>
            </w:r>
          </w:p>
        </w:tc>
      </w:tr>
      <w:tr w:rsidR="0008613B" w:rsidRPr="006825B2" w:rsidTr="00DC5463">
        <w:trPr>
          <w:trHeight w:val="192"/>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2 03 04099 04 0000 150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от государственных (муниципальных) организаций в бюджеты городских округов</w:t>
            </w:r>
          </w:p>
        </w:tc>
      </w:tr>
      <w:tr w:rsidR="0008613B" w:rsidRPr="006825B2" w:rsidTr="00DC5463">
        <w:trPr>
          <w:trHeight w:val="453"/>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2 04 04099 04 0000 150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Прочие безвозмездные поступления от негосударственных организаций в бюджеты городских округов</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2 08 04000 04 0000 150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08613B" w:rsidRPr="006825B2" w:rsidTr="00DC5463">
        <w:trPr>
          <w:trHeight w:val="114"/>
        </w:trPr>
        <w:tc>
          <w:tcPr>
            <w:tcW w:w="803" w:type="pct"/>
            <w:tcBorders>
              <w:right w:val="nil"/>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692</w:t>
            </w:r>
          </w:p>
        </w:tc>
        <w:tc>
          <w:tcPr>
            <w:tcW w:w="1324" w:type="pct"/>
            <w:tcBorders>
              <w:left w:val="nil"/>
              <w:right w:val="single" w:sz="4" w:space="0" w:color="auto"/>
            </w:tcBorders>
            <w:noWrap/>
            <w:tcMar>
              <w:left w:w="57" w:type="dxa"/>
              <w:right w:w="57" w:type="dxa"/>
            </w:tcMar>
            <w:vAlign w:val="bottom"/>
          </w:tcPr>
          <w:p w:rsidR="0008613B" w:rsidRPr="006825B2" w:rsidRDefault="0008613B" w:rsidP="00AE7CB6">
            <w:pPr>
              <w:jc w:val="center"/>
              <w:rPr>
                <w:sz w:val="22"/>
                <w:szCs w:val="22"/>
              </w:rPr>
            </w:pPr>
            <w:r w:rsidRPr="006825B2">
              <w:rPr>
                <w:sz w:val="22"/>
                <w:szCs w:val="22"/>
              </w:rPr>
              <w:t>2 19 45160 04 0000 150</w:t>
            </w:r>
          </w:p>
        </w:tc>
        <w:tc>
          <w:tcPr>
            <w:tcW w:w="2873" w:type="pct"/>
            <w:tcBorders>
              <w:left w:val="single" w:sz="4" w:space="0" w:color="auto"/>
            </w:tcBorders>
            <w:tcMar>
              <w:left w:w="57" w:type="dxa"/>
              <w:right w:w="57" w:type="dxa"/>
            </w:tcMar>
            <w:vAlign w:val="bottom"/>
          </w:tcPr>
          <w:p w:rsidR="0008613B" w:rsidRPr="006825B2" w:rsidRDefault="0008613B" w:rsidP="005A592A">
            <w:pPr>
              <w:rPr>
                <w:sz w:val="22"/>
                <w:szCs w:val="22"/>
              </w:rPr>
            </w:pPr>
            <w:r w:rsidRPr="006825B2">
              <w:rPr>
                <w:sz w:val="22"/>
                <w:szCs w:val="22"/>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городских округов</w:t>
            </w:r>
          </w:p>
        </w:tc>
      </w:tr>
    </w:tbl>
    <w:p w:rsidR="0008613B" w:rsidRDefault="0008613B" w:rsidP="00056234">
      <w:pPr>
        <w:pStyle w:val="a"/>
        <w:widowControl w:val="0"/>
        <w:autoSpaceDE w:val="0"/>
        <w:autoSpaceDN w:val="0"/>
        <w:adjustRightInd w:val="0"/>
        <w:ind w:left="360"/>
      </w:pPr>
    </w:p>
    <w:sectPr w:rsidR="0008613B" w:rsidSect="005B07E7">
      <w:headerReference w:type="even" r:id="rId10"/>
      <w:headerReference w:type="default" r:id="rId11"/>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13B" w:rsidRDefault="0008613B" w:rsidP="0086642E">
      <w:r>
        <w:separator/>
      </w:r>
    </w:p>
  </w:endnote>
  <w:endnote w:type="continuationSeparator" w:id="1">
    <w:p w:rsidR="0008613B" w:rsidRDefault="0008613B" w:rsidP="008664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13B" w:rsidRDefault="0008613B" w:rsidP="0086642E">
      <w:r>
        <w:separator/>
      </w:r>
    </w:p>
  </w:footnote>
  <w:footnote w:type="continuationSeparator" w:id="1">
    <w:p w:rsidR="0008613B" w:rsidRDefault="0008613B" w:rsidP="008664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13B" w:rsidRDefault="0008613B" w:rsidP="001B0F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8613B" w:rsidRDefault="0008613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13B" w:rsidRDefault="0008613B" w:rsidP="001B0F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rsidR="0008613B" w:rsidRDefault="0008613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5552"/>
    <w:rsid w:val="00004332"/>
    <w:rsid w:val="00033DC8"/>
    <w:rsid w:val="00037261"/>
    <w:rsid w:val="0004145A"/>
    <w:rsid w:val="00046234"/>
    <w:rsid w:val="00056234"/>
    <w:rsid w:val="00063C99"/>
    <w:rsid w:val="00072082"/>
    <w:rsid w:val="000722E4"/>
    <w:rsid w:val="000753E2"/>
    <w:rsid w:val="00077E52"/>
    <w:rsid w:val="0008613B"/>
    <w:rsid w:val="00091E07"/>
    <w:rsid w:val="000939D1"/>
    <w:rsid w:val="00095DE9"/>
    <w:rsid w:val="00096273"/>
    <w:rsid w:val="000A0DBB"/>
    <w:rsid w:val="000D5CC3"/>
    <w:rsid w:val="000D601C"/>
    <w:rsid w:val="000E17C3"/>
    <w:rsid w:val="000F79F4"/>
    <w:rsid w:val="00105CF6"/>
    <w:rsid w:val="00110ABC"/>
    <w:rsid w:val="0011726E"/>
    <w:rsid w:val="00122796"/>
    <w:rsid w:val="00136798"/>
    <w:rsid w:val="0013704E"/>
    <w:rsid w:val="001608F4"/>
    <w:rsid w:val="00164485"/>
    <w:rsid w:val="00175A31"/>
    <w:rsid w:val="001778F5"/>
    <w:rsid w:val="00187A1D"/>
    <w:rsid w:val="00192C17"/>
    <w:rsid w:val="001B0F2E"/>
    <w:rsid w:val="001C12AD"/>
    <w:rsid w:val="001C3C9C"/>
    <w:rsid w:val="001C6DC6"/>
    <w:rsid w:val="001E0D39"/>
    <w:rsid w:val="001F5033"/>
    <w:rsid w:val="00200A63"/>
    <w:rsid w:val="00207ECD"/>
    <w:rsid w:val="00211069"/>
    <w:rsid w:val="00224860"/>
    <w:rsid w:val="0023660E"/>
    <w:rsid w:val="00245AD5"/>
    <w:rsid w:val="00250D55"/>
    <w:rsid w:val="002636FC"/>
    <w:rsid w:val="00275E4B"/>
    <w:rsid w:val="002764CC"/>
    <w:rsid w:val="002809DF"/>
    <w:rsid w:val="00285719"/>
    <w:rsid w:val="002907ED"/>
    <w:rsid w:val="002932AD"/>
    <w:rsid w:val="002952CD"/>
    <w:rsid w:val="002975FF"/>
    <w:rsid w:val="002D30C8"/>
    <w:rsid w:val="002D5B99"/>
    <w:rsid w:val="002D78E5"/>
    <w:rsid w:val="00307082"/>
    <w:rsid w:val="00311AB3"/>
    <w:rsid w:val="00331225"/>
    <w:rsid w:val="0033209B"/>
    <w:rsid w:val="00335155"/>
    <w:rsid w:val="00336132"/>
    <w:rsid w:val="00340668"/>
    <w:rsid w:val="00342347"/>
    <w:rsid w:val="00367923"/>
    <w:rsid w:val="003751D9"/>
    <w:rsid w:val="003805A7"/>
    <w:rsid w:val="003962AA"/>
    <w:rsid w:val="00397E2E"/>
    <w:rsid w:val="003A39D4"/>
    <w:rsid w:val="003A3BE9"/>
    <w:rsid w:val="003B6BDF"/>
    <w:rsid w:val="003C180C"/>
    <w:rsid w:val="003D32A4"/>
    <w:rsid w:val="003D5086"/>
    <w:rsid w:val="003E0131"/>
    <w:rsid w:val="003E1C62"/>
    <w:rsid w:val="003E2E0C"/>
    <w:rsid w:val="003F10B3"/>
    <w:rsid w:val="003F38CF"/>
    <w:rsid w:val="003F49CB"/>
    <w:rsid w:val="00400269"/>
    <w:rsid w:val="0041216F"/>
    <w:rsid w:val="0041712D"/>
    <w:rsid w:val="004242F5"/>
    <w:rsid w:val="00424D63"/>
    <w:rsid w:val="00425706"/>
    <w:rsid w:val="00425EA0"/>
    <w:rsid w:val="00437559"/>
    <w:rsid w:val="00446DF5"/>
    <w:rsid w:val="0047521F"/>
    <w:rsid w:val="00481D63"/>
    <w:rsid w:val="00484874"/>
    <w:rsid w:val="004A1D09"/>
    <w:rsid w:val="004A3F7D"/>
    <w:rsid w:val="004B5871"/>
    <w:rsid w:val="004C17AB"/>
    <w:rsid w:val="004C7F29"/>
    <w:rsid w:val="004D2AAA"/>
    <w:rsid w:val="004D5D99"/>
    <w:rsid w:val="004F6F5C"/>
    <w:rsid w:val="0050262C"/>
    <w:rsid w:val="00526DD4"/>
    <w:rsid w:val="00535117"/>
    <w:rsid w:val="00536770"/>
    <w:rsid w:val="005430AA"/>
    <w:rsid w:val="005456F5"/>
    <w:rsid w:val="00550A8A"/>
    <w:rsid w:val="005628B5"/>
    <w:rsid w:val="005633E7"/>
    <w:rsid w:val="00565845"/>
    <w:rsid w:val="00577CF9"/>
    <w:rsid w:val="00593C68"/>
    <w:rsid w:val="00595172"/>
    <w:rsid w:val="005A3D2D"/>
    <w:rsid w:val="005A592A"/>
    <w:rsid w:val="005A6AE6"/>
    <w:rsid w:val="005A7066"/>
    <w:rsid w:val="005B07E7"/>
    <w:rsid w:val="005B4425"/>
    <w:rsid w:val="005B5847"/>
    <w:rsid w:val="005C5552"/>
    <w:rsid w:val="005D589D"/>
    <w:rsid w:val="005D5C52"/>
    <w:rsid w:val="005E331B"/>
    <w:rsid w:val="005F1917"/>
    <w:rsid w:val="005F4A1E"/>
    <w:rsid w:val="005F6B6E"/>
    <w:rsid w:val="005F793B"/>
    <w:rsid w:val="00615654"/>
    <w:rsid w:val="00637484"/>
    <w:rsid w:val="00641F75"/>
    <w:rsid w:val="0064733E"/>
    <w:rsid w:val="00660768"/>
    <w:rsid w:val="00667AF3"/>
    <w:rsid w:val="006825B2"/>
    <w:rsid w:val="006841FB"/>
    <w:rsid w:val="0069268F"/>
    <w:rsid w:val="00697324"/>
    <w:rsid w:val="006A6D25"/>
    <w:rsid w:val="006C0242"/>
    <w:rsid w:val="006C6F1E"/>
    <w:rsid w:val="006E0D6C"/>
    <w:rsid w:val="006E25E7"/>
    <w:rsid w:val="006E4CC1"/>
    <w:rsid w:val="006E4D25"/>
    <w:rsid w:val="006E5D11"/>
    <w:rsid w:val="006E5DE3"/>
    <w:rsid w:val="006F5296"/>
    <w:rsid w:val="006F5F82"/>
    <w:rsid w:val="00702BAB"/>
    <w:rsid w:val="0073230B"/>
    <w:rsid w:val="007349FB"/>
    <w:rsid w:val="00735B17"/>
    <w:rsid w:val="0073789F"/>
    <w:rsid w:val="00752926"/>
    <w:rsid w:val="00757BD0"/>
    <w:rsid w:val="00763703"/>
    <w:rsid w:val="0076641B"/>
    <w:rsid w:val="00790BF0"/>
    <w:rsid w:val="00790C34"/>
    <w:rsid w:val="00790FB6"/>
    <w:rsid w:val="007929A7"/>
    <w:rsid w:val="00793026"/>
    <w:rsid w:val="00793585"/>
    <w:rsid w:val="00796AE1"/>
    <w:rsid w:val="007970E4"/>
    <w:rsid w:val="007A725E"/>
    <w:rsid w:val="007B41D6"/>
    <w:rsid w:val="007D287F"/>
    <w:rsid w:val="007D6073"/>
    <w:rsid w:val="007E51D1"/>
    <w:rsid w:val="007E70B2"/>
    <w:rsid w:val="007E7320"/>
    <w:rsid w:val="007E7C0B"/>
    <w:rsid w:val="007F242D"/>
    <w:rsid w:val="00801293"/>
    <w:rsid w:val="00802509"/>
    <w:rsid w:val="00804488"/>
    <w:rsid w:val="00813C6D"/>
    <w:rsid w:val="00821959"/>
    <w:rsid w:val="00825D05"/>
    <w:rsid w:val="008331B0"/>
    <w:rsid w:val="00833A0B"/>
    <w:rsid w:val="008425EB"/>
    <w:rsid w:val="008653C4"/>
    <w:rsid w:val="0086642E"/>
    <w:rsid w:val="008719EB"/>
    <w:rsid w:val="008814B2"/>
    <w:rsid w:val="00895407"/>
    <w:rsid w:val="008B4795"/>
    <w:rsid w:val="008B558B"/>
    <w:rsid w:val="008B663D"/>
    <w:rsid w:val="008C18E2"/>
    <w:rsid w:val="008C40F5"/>
    <w:rsid w:val="008E580C"/>
    <w:rsid w:val="008E584B"/>
    <w:rsid w:val="00903B22"/>
    <w:rsid w:val="00905BFC"/>
    <w:rsid w:val="009166BE"/>
    <w:rsid w:val="00925CAB"/>
    <w:rsid w:val="00934EBF"/>
    <w:rsid w:val="00937CDF"/>
    <w:rsid w:val="00943C9E"/>
    <w:rsid w:val="00947322"/>
    <w:rsid w:val="009523B9"/>
    <w:rsid w:val="00953162"/>
    <w:rsid w:val="009847AD"/>
    <w:rsid w:val="00991FC6"/>
    <w:rsid w:val="00992A28"/>
    <w:rsid w:val="009A271A"/>
    <w:rsid w:val="009A5DE0"/>
    <w:rsid w:val="009A76C6"/>
    <w:rsid w:val="009B4CB6"/>
    <w:rsid w:val="009B66A9"/>
    <w:rsid w:val="009C7385"/>
    <w:rsid w:val="009F2B78"/>
    <w:rsid w:val="00A17156"/>
    <w:rsid w:val="00A20BA0"/>
    <w:rsid w:val="00A336BF"/>
    <w:rsid w:val="00A416C0"/>
    <w:rsid w:val="00A71E07"/>
    <w:rsid w:val="00A82DBA"/>
    <w:rsid w:val="00A8408C"/>
    <w:rsid w:val="00A84C8A"/>
    <w:rsid w:val="00A87DB7"/>
    <w:rsid w:val="00A9189B"/>
    <w:rsid w:val="00AA2F2F"/>
    <w:rsid w:val="00AA37B3"/>
    <w:rsid w:val="00AA608F"/>
    <w:rsid w:val="00AD718D"/>
    <w:rsid w:val="00AD7884"/>
    <w:rsid w:val="00AE6850"/>
    <w:rsid w:val="00AE7CB6"/>
    <w:rsid w:val="00AF0CC7"/>
    <w:rsid w:val="00AF114B"/>
    <w:rsid w:val="00AF2B3C"/>
    <w:rsid w:val="00B002FD"/>
    <w:rsid w:val="00B00921"/>
    <w:rsid w:val="00B0761E"/>
    <w:rsid w:val="00B13ED9"/>
    <w:rsid w:val="00B2265D"/>
    <w:rsid w:val="00B259B8"/>
    <w:rsid w:val="00B34A47"/>
    <w:rsid w:val="00B43E7B"/>
    <w:rsid w:val="00B535F9"/>
    <w:rsid w:val="00B54708"/>
    <w:rsid w:val="00B54EFD"/>
    <w:rsid w:val="00B55890"/>
    <w:rsid w:val="00B66AD7"/>
    <w:rsid w:val="00B720D1"/>
    <w:rsid w:val="00B82164"/>
    <w:rsid w:val="00BA538E"/>
    <w:rsid w:val="00BC5B25"/>
    <w:rsid w:val="00BD29D8"/>
    <w:rsid w:val="00BF6788"/>
    <w:rsid w:val="00C042A0"/>
    <w:rsid w:val="00C060EB"/>
    <w:rsid w:val="00C2224A"/>
    <w:rsid w:val="00C25539"/>
    <w:rsid w:val="00C26976"/>
    <w:rsid w:val="00C361DB"/>
    <w:rsid w:val="00C43866"/>
    <w:rsid w:val="00C4680C"/>
    <w:rsid w:val="00C51E62"/>
    <w:rsid w:val="00C52CED"/>
    <w:rsid w:val="00C55F2B"/>
    <w:rsid w:val="00C6068D"/>
    <w:rsid w:val="00C85028"/>
    <w:rsid w:val="00C911B8"/>
    <w:rsid w:val="00CA34A8"/>
    <w:rsid w:val="00CA3A5E"/>
    <w:rsid w:val="00CC5C24"/>
    <w:rsid w:val="00CE3C36"/>
    <w:rsid w:val="00CE5450"/>
    <w:rsid w:val="00D0551D"/>
    <w:rsid w:val="00D05E7C"/>
    <w:rsid w:val="00D17B8D"/>
    <w:rsid w:val="00D26C95"/>
    <w:rsid w:val="00D60715"/>
    <w:rsid w:val="00D72B34"/>
    <w:rsid w:val="00D87484"/>
    <w:rsid w:val="00D9298D"/>
    <w:rsid w:val="00DC5463"/>
    <w:rsid w:val="00DF4F38"/>
    <w:rsid w:val="00DF6E08"/>
    <w:rsid w:val="00E21871"/>
    <w:rsid w:val="00E4158C"/>
    <w:rsid w:val="00E43B7C"/>
    <w:rsid w:val="00E448D5"/>
    <w:rsid w:val="00E4742D"/>
    <w:rsid w:val="00E5332E"/>
    <w:rsid w:val="00E55485"/>
    <w:rsid w:val="00E60E47"/>
    <w:rsid w:val="00E8518D"/>
    <w:rsid w:val="00E9742A"/>
    <w:rsid w:val="00EA5B06"/>
    <w:rsid w:val="00EA71F5"/>
    <w:rsid w:val="00EB2ECB"/>
    <w:rsid w:val="00EB53EE"/>
    <w:rsid w:val="00EC029B"/>
    <w:rsid w:val="00ED4B99"/>
    <w:rsid w:val="00ED4DAA"/>
    <w:rsid w:val="00F36C8F"/>
    <w:rsid w:val="00F52AFC"/>
    <w:rsid w:val="00F566A9"/>
    <w:rsid w:val="00F64212"/>
    <w:rsid w:val="00F677DD"/>
    <w:rsid w:val="00F756F6"/>
    <w:rsid w:val="00F863A3"/>
    <w:rsid w:val="00F871A2"/>
    <w:rsid w:val="00F954F8"/>
    <w:rsid w:val="00F95752"/>
    <w:rsid w:val="00FA2657"/>
    <w:rsid w:val="00FB1850"/>
    <w:rsid w:val="00FC0FB2"/>
    <w:rsid w:val="00FC4343"/>
    <w:rsid w:val="00FC62F3"/>
    <w:rsid w:val="00FD17DC"/>
    <w:rsid w:val="00FE1692"/>
    <w:rsid w:val="00FE6014"/>
    <w:rsid w:val="00FF00BD"/>
    <w:rsid w:val="00FF1747"/>
    <w:rsid w:val="00FF25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552"/>
    <w:rPr>
      <w:rFonts w:ascii="Times New Roman" w:eastAsia="Times New Roman" w:hAnsi="Times New Roman"/>
      <w:sz w:val="24"/>
      <w:szCs w:val="24"/>
    </w:rPr>
  </w:style>
  <w:style w:type="paragraph" w:styleId="Heading1">
    <w:name w:val="heading 1"/>
    <w:basedOn w:val="Normal"/>
    <w:next w:val="Normal"/>
    <w:link w:val="Heading1Char"/>
    <w:uiPriority w:val="99"/>
    <w:qFormat/>
    <w:rsid w:val="00A17156"/>
    <w:pPr>
      <w:keepNext/>
      <w:autoSpaceDE w:val="0"/>
      <w:autoSpaceDN w:val="0"/>
      <w:adjustRightInd w:val="0"/>
      <w:spacing w:line="480" w:lineRule="auto"/>
      <w:jc w:val="center"/>
      <w:outlineLvl w:val="0"/>
    </w:pPr>
    <w:rPr>
      <w:b/>
      <w:sz w:val="28"/>
      <w:szCs w:val="20"/>
    </w:rPr>
  </w:style>
  <w:style w:type="paragraph" w:styleId="Heading2">
    <w:name w:val="heading 2"/>
    <w:basedOn w:val="Normal"/>
    <w:next w:val="Normal"/>
    <w:link w:val="Heading2Char"/>
    <w:uiPriority w:val="99"/>
    <w:qFormat/>
    <w:rsid w:val="00A17156"/>
    <w:pPr>
      <w:keepNext/>
      <w:snapToGrid w:val="0"/>
      <w:jc w:val="center"/>
      <w:outlineLvl w:val="1"/>
    </w:pPr>
    <w:rPr>
      <w:rFonts w:ascii="Arial Narrow" w:hAnsi="Arial Narrow"/>
      <w:b/>
      <w:sz w:val="22"/>
      <w:szCs w:val="20"/>
    </w:rPr>
  </w:style>
  <w:style w:type="paragraph" w:styleId="Heading4">
    <w:name w:val="heading 4"/>
    <w:basedOn w:val="Normal"/>
    <w:next w:val="Normal"/>
    <w:link w:val="Heading4Char"/>
    <w:uiPriority w:val="99"/>
    <w:qFormat/>
    <w:rsid w:val="00A17156"/>
    <w:pPr>
      <w:keepNext/>
      <w:widowControl w:val="0"/>
      <w:autoSpaceDE w:val="0"/>
      <w:autoSpaceDN w:val="0"/>
      <w:adjustRightInd w:val="0"/>
      <w:snapToGrid w:val="0"/>
      <w:ind w:left="720" w:firstLine="720"/>
      <w:jc w:val="center"/>
      <w:outlineLvl w:val="3"/>
    </w:pPr>
    <w:rPr>
      <w:b/>
      <w:color w:val="000000"/>
      <w:sz w:val="28"/>
      <w:szCs w:val="20"/>
    </w:rPr>
  </w:style>
  <w:style w:type="paragraph" w:styleId="Heading5">
    <w:name w:val="heading 5"/>
    <w:basedOn w:val="Normal"/>
    <w:next w:val="Normal"/>
    <w:link w:val="Heading5Char"/>
    <w:uiPriority w:val="99"/>
    <w:qFormat/>
    <w:rsid w:val="00A17156"/>
    <w:pPr>
      <w:keepNext/>
      <w:jc w:val="both"/>
      <w:outlineLvl w:val="4"/>
    </w:pPr>
    <w:rPr>
      <w:rFonts w:ascii="Arial Narrow" w:hAnsi="Arial Narrow"/>
      <w:b/>
      <w:sz w:val="22"/>
      <w:szCs w:val="20"/>
    </w:rPr>
  </w:style>
  <w:style w:type="paragraph" w:styleId="Heading6">
    <w:name w:val="heading 6"/>
    <w:basedOn w:val="Normal"/>
    <w:next w:val="Normal"/>
    <w:link w:val="Heading6Char"/>
    <w:uiPriority w:val="99"/>
    <w:qFormat/>
    <w:rsid w:val="00A17156"/>
    <w:pPr>
      <w:keepNext/>
      <w:widowControl w:val="0"/>
      <w:autoSpaceDE w:val="0"/>
      <w:autoSpaceDN w:val="0"/>
      <w:adjustRightInd w:val="0"/>
      <w:snapToGrid w:val="0"/>
      <w:outlineLvl w:val="5"/>
    </w:pPr>
    <w:rPr>
      <w:b/>
      <w:color w:val="000000"/>
      <w:szCs w:val="20"/>
    </w:rPr>
  </w:style>
  <w:style w:type="paragraph" w:styleId="Heading7">
    <w:name w:val="heading 7"/>
    <w:basedOn w:val="Normal"/>
    <w:next w:val="Normal"/>
    <w:link w:val="Heading7Char"/>
    <w:uiPriority w:val="99"/>
    <w:qFormat/>
    <w:rsid w:val="00A17156"/>
    <w:pPr>
      <w:keepNext/>
      <w:widowControl w:val="0"/>
      <w:autoSpaceDE w:val="0"/>
      <w:autoSpaceDN w:val="0"/>
      <w:adjustRightInd w:val="0"/>
      <w:snapToGrid w:val="0"/>
      <w:jc w:val="both"/>
      <w:outlineLvl w:val="6"/>
    </w:pPr>
    <w:rPr>
      <w:b/>
      <w:color w:val="000000"/>
      <w:szCs w:val="20"/>
    </w:rPr>
  </w:style>
  <w:style w:type="paragraph" w:styleId="Heading8">
    <w:name w:val="heading 8"/>
    <w:basedOn w:val="Normal"/>
    <w:next w:val="Normal"/>
    <w:link w:val="Heading8Char"/>
    <w:uiPriority w:val="99"/>
    <w:qFormat/>
    <w:rsid w:val="00A17156"/>
    <w:pPr>
      <w:keepNext/>
      <w:widowControl w:val="0"/>
      <w:autoSpaceDE w:val="0"/>
      <w:autoSpaceDN w:val="0"/>
      <w:adjustRightInd w:val="0"/>
      <w:jc w:val="both"/>
      <w:outlineLvl w:val="7"/>
    </w:pPr>
    <w:rPr>
      <w:b/>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7156"/>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A17156"/>
    <w:rPr>
      <w:rFonts w:ascii="Arial Narrow" w:hAnsi="Arial Narrow" w:cs="Times New Roman"/>
      <w:b/>
      <w:sz w:val="20"/>
      <w:szCs w:val="20"/>
      <w:lang w:eastAsia="ru-RU"/>
    </w:rPr>
  </w:style>
  <w:style w:type="character" w:customStyle="1" w:styleId="Heading4Char">
    <w:name w:val="Heading 4 Char"/>
    <w:basedOn w:val="DefaultParagraphFont"/>
    <w:link w:val="Heading4"/>
    <w:uiPriority w:val="99"/>
    <w:locked/>
    <w:rsid w:val="00A17156"/>
    <w:rPr>
      <w:rFonts w:ascii="Times New Roman" w:hAnsi="Times New Roman" w:cs="Times New Roman"/>
      <w:b/>
      <w:color w:val="000000"/>
      <w:sz w:val="20"/>
      <w:szCs w:val="20"/>
      <w:lang w:eastAsia="ru-RU"/>
    </w:rPr>
  </w:style>
  <w:style w:type="character" w:customStyle="1" w:styleId="Heading5Char">
    <w:name w:val="Heading 5 Char"/>
    <w:basedOn w:val="DefaultParagraphFont"/>
    <w:link w:val="Heading5"/>
    <w:uiPriority w:val="99"/>
    <w:locked/>
    <w:rsid w:val="00A17156"/>
    <w:rPr>
      <w:rFonts w:ascii="Arial Narrow" w:hAnsi="Arial Narrow" w:cs="Times New Roman"/>
      <w:b/>
      <w:sz w:val="20"/>
      <w:szCs w:val="20"/>
      <w:lang w:eastAsia="ru-RU"/>
    </w:rPr>
  </w:style>
  <w:style w:type="character" w:customStyle="1" w:styleId="Heading6Char">
    <w:name w:val="Heading 6 Char"/>
    <w:basedOn w:val="DefaultParagraphFont"/>
    <w:link w:val="Heading6"/>
    <w:uiPriority w:val="99"/>
    <w:locked/>
    <w:rsid w:val="00A17156"/>
    <w:rPr>
      <w:rFonts w:ascii="Times New Roman" w:hAnsi="Times New Roman" w:cs="Times New Roman"/>
      <w:b/>
      <w:color w:val="000000"/>
      <w:sz w:val="20"/>
      <w:szCs w:val="20"/>
      <w:lang w:eastAsia="ru-RU"/>
    </w:rPr>
  </w:style>
  <w:style w:type="character" w:customStyle="1" w:styleId="Heading7Char">
    <w:name w:val="Heading 7 Char"/>
    <w:basedOn w:val="DefaultParagraphFont"/>
    <w:link w:val="Heading7"/>
    <w:uiPriority w:val="99"/>
    <w:locked/>
    <w:rsid w:val="00A17156"/>
    <w:rPr>
      <w:rFonts w:ascii="Times New Roman" w:hAnsi="Times New Roman" w:cs="Times New Roman"/>
      <w:b/>
      <w:color w:val="000000"/>
      <w:sz w:val="20"/>
      <w:szCs w:val="20"/>
      <w:lang w:eastAsia="ru-RU"/>
    </w:rPr>
  </w:style>
  <w:style w:type="character" w:customStyle="1" w:styleId="Heading8Char">
    <w:name w:val="Heading 8 Char"/>
    <w:basedOn w:val="DefaultParagraphFont"/>
    <w:link w:val="Heading8"/>
    <w:uiPriority w:val="99"/>
    <w:locked/>
    <w:rsid w:val="00A17156"/>
    <w:rPr>
      <w:rFonts w:ascii="Times New Roman" w:hAnsi="Times New Roman" w:cs="Times New Roman"/>
      <w:b/>
      <w:sz w:val="20"/>
      <w:szCs w:val="20"/>
      <w:lang w:eastAsia="ru-RU"/>
    </w:rPr>
  </w:style>
  <w:style w:type="paragraph" w:styleId="Header">
    <w:name w:val="header"/>
    <w:basedOn w:val="Normal"/>
    <w:link w:val="HeaderChar"/>
    <w:uiPriority w:val="99"/>
    <w:rsid w:val="005C5552"/>
    <w:pPr>
      <w:tabs>
        <w:tab w:val="center" w:pos="4677"/>
        <w:tab w:val="right" w:pos="9355"/>
      </w:tabs>
    </w:pPr>
  </w:style>
  <w:style w:type="character" w:customStyle="1" w:styleId="HeaderChar">
    <w:name w:val="Header Char"/>
    <w:basedOn w:val="DefaultParagraphFont"/>
    <w:link w:val="Header"/>
    <w:uiPriority w:val="99"/>
    <w:locked/>
    <w:rsid w:val="005C5552"/>
    <w:rPr>
      <w:rFonts w:ascii="Times New Roman" w:hAnsi="Times New Roman" w:cs="Times New Roman"/>
      <w:sz w:val="24"/>
      <w:szCs w:val="24"/>
      <w:lang w:eastAsia="ru-RU"/>
    </w:rPr>
  </w:style>
  <w:style w:type="character" w:styleId="PageNumber">
    <w:name w:val="page number"/>
    <w:basedOn w:val="DefaultParagraphFont"/>
    <w:uiPriority w:val="99"/>
    <w:rsid w:val="005C5552"/>
    <w:rPr>
      <w:rFonts w:cs="Times New Roman"/>
    </w:rPr>
  </w:style>
  <w:style w:type="paragraph" w:styleId="Footer">
    <w:name w:val="footer"/>
    <w:basedOn w:val="Normal"/>
    <w:link w:val="FooterChar"/>
    <w:uiPriority w:val="99"/>
    <w:rsid w:val="00A17156"/>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A17156"/>
    <w:rPr>
      <w:rFonts w:ascii="Times New Roman" w:hAnsi="Times New Roman" w:cs="Times New Roman"/>
      <w:sz w:val="20"/>
      <w:szCs w:val="20"/>
      <w:lang w:eastAsia="ru-RU"/>
    </w:rPr>
  </w:style>
  <w:style w:type="paragraph" w:customStyle="1" w:styleId="a">
    <w:name w:val="Îáû÷íûé"/>
    <w:uiPriority w:val="99"/>
    <w:rsid w:val="00A17156"/>
    <w:rPr>
      <w:rFonts w:ascii="Times New Roman" w:eastAsia="Times New Roman" w:hAnsi="Times New Roman"/>
      <w:sz w:val="24"/>
      <w:szCs w:val="20"/>
    </w:rPr>
  </w:style>
  <w:style w:type="paragraph" w:customStyle="1" w:styleId="ConsPlusNonformat">
    <w:name w:val="ConsPlusNonformat"/>
    <w:uiPriority w:val="99"/>
    <w:rsid w:val="00A17156"/>
    <w:pPr>
      <w:widowControl w:val="0"/>
      <w:autoSpaceDE w:val="0"/>
      <w:autoSpaceDN w:val="0"/>
      <w:adjustRightInd w:val="0"/>
    </w:pPr>
    <w:rPr>
      <w:rFonts w:ascii="Courier New" w:eastAsia="Times New Roman" w:hAnsi="Courier New" w:cs="Courier New"/>
      <w:sz w:val="20"/>
      <w:szCs w:val="20"/>
    </w:rPr>
  </w:style>
  <w:style w:type="paragraph" w:customStyle="1" w:styleId="ConsPlusCell">
    <w:name w:val="ConsPlusCell"/>
    <w:uiPriority w:val="99"/>
    <w:rsid w:val="00A17156"/>
    <w:pPr>
      <w:autoSpaceDE w:val="0"/>
      <w:autoSpaceDN w:val="0"/>
      <w:adjustRightInd w:val="0"/>
    </w:pPr>
    <w:rPr>
      <w:rFonts w:ascii="Times New Roman" w:eastAsia="Times New Roman" w:hAnsi="Times New Roman"/>
    </w:rPr>
  </w:style>
  <w:style w:type="paragraph" w:styleId="BalloonText">
    <w:name w:val="Balloon Text"/>
    <w:basedOn w:val="Normal"/>
    <w:link w:val="BalloonTextChar"/>
    <w:uiPriority w:val="99"/>
    <w:semiHidden/>
    <w:rsid w:val="00A1715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7156"/>
    <w:rPr>
      <w:rFonts w:ascii="Tahoma" w:hAnsi="Tahoma" w:cs="Tahoma"/>
      <w:sz w:val="16"/>
      <w:szCs w:val="16"/>
      <w:lang w:eastAsia="ru-RU"/>
    </w:rPr>
  </w:style>
  <w:style w:type="paragraph" w:styleId="ListParagraph">
    <w:name w:val="List Paragraph"/>
    <w:basedOn w:val="Normal"/>
    <w:uiPriority w:val="99"/>
    <w:qFormat/>
    <w:rsid w:val="007349FB"/>
    <w:pPr>
      <w:ind w:left="720"/>
      <w:contextualSpacing/>
    </w:pPr>
  </w:style>
  <w:style w:type="paragraph" w:styleId="BodyText">
    <w:name w:val="Body Text"/>
    <w:basedOn w:val="Normal"/>
    <w:link w:val="BodyTextChar"/>
    <w:uiPriority w:val="99"/>
    <w:rsid w:val="007D6073"/>
    <w:pPr>
      <w:tabs>
        <w:tab w:val="left" w:pos="750"/>
      </w:tabs>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99"/>
    <w:locked/>
    <w:rsid w:val="007D6073"/>
    <w:rPr>
      <w:rFonts w:ascii="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CD34E988704A28EE7B6C38013356DD43B00616F7EB2D760657D1EB97211AD882E796EB10AA52FDDC5BBFCC288BD82ED5A618F5EBA99DEAp5PFI"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C07DEB94810F699A5F6B68D3167BB5BC86F0026524E1492BFCC2E67CB4232F992455E444F75EF9FC05CED0705618489444B3D5C52AF6971FJ9NDI"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71159663EE5316B2B474EEE3D3290B190E6888706C75C48F2B31509574F174EC08703A362067892EE7D6A20FB3DA6ADCED6B2621435A730o7JFI"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4DCD34E988704A28EE7B6C38013356DD43B00616F7EB2D760657D1EB97211AD882E796EB10AA52FDDC5BBFCC288BD82ED5A618F5EBA99DEAp5PF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2723</TotalTime>
  <Pages>37</Pages>
  <Words>13365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s.galagan</dc:creator>
  <cp:keywords/>
  <dc:description/>
  <cp:lastModifiedBy>mahinistka</cp:lastModifiedBy>
  <cp:revision>274</cp:revision>
  <cp:lastPrinted>2021-12-16T06:51:00Z</cp:lastPrinted>
  <dcterms:created xsi:type="dcterms:W3CDTF">2021-09-15T13:17:00Z</dcterms:created>
  <dcterms:modified xsi:type="dcterms:W3CDTF">2021-12-16T06:52:00Z</dcterms:modified>
</cp:coreProperties>
</file>